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CA19" w14:textId="77777777" w:rsidR="00A14CC8" w:rsidRPr="000B74FF" w:rsidRDefault="00E0538E" w:rsidP="00E0538E">
      <w:pPr>
        <w:spacing w:after="120" w:line="240" w:lineRule="auto"/>
        <w:jc w:val="center"/>
        <w:rPr>
          <w:rFonts w:asciiTheme="minorHAnsi" w:hAnsiTheme="minorHAnsi" w:cstheme="minorHAnsi"/>
          <w:b/>
          <w:sz w:val="20"/>
          <w:szCs w:val="20"/>
          <w:vertAlign w:val="subscript"/>
          <w:lang w:val="es-CO"/>
        </w:rPr>
      </w:pP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t>DATOS GENERALES</w:t>
      </w:r>
    </w:p>
    <w:tbl>
      <w:tblPr>
        <w:tblW w:w="102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9"/>
        <w:gridCol w:w="2421"/>
        <w:gridCol w:w="1197"/>
        <w:gridCol w:w="1740"/>
        <w:gridCol w:w="2268"/>
      </w:tblGrid>
      <w:tr w:rsidR="002A18BC" w:rsidRPr="000B74FF" w14:paraId="1B82BFF6" w14:textId="77777777" w:rsidTr="007A27F4">
        <w:tc>
          <w:tcPr>
            <w:tcW w:w="5001" w:type="dxa"/>
            <w:gridSpan w:val="3"/>
          </w:tcPr>
          <w:p w14:paraId="0CB79504" w14:textId="2A1A6F52" w:rsidR="002A18BC" w:rsidRPr="000B74FF" w:rsidRDefault="00017C92" w:rsidP="00A47A5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FECHA:</w:t>
            </w:r>
          </w:p>
        </w:tc>
        <w:tc>
          <w:tcPr>
            <w:tcW w:w="1197" w:type="dxa"/>
          </w:tcPr>
          <w:p w14:paraId="79DC67A2" w14:textId="4A737D55" w:rsidR="002A18BC" w:rsidRPr="000B74FF" w:rsidRDefault="002A18BC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DÍA:</w:t>
            </w:r>
            <w:r w:rsidR="004E5667" w:rsidRPr="0098696D">
              <w:rPr>
                <w:rFonts w:asciiTheme="minorHAnsi" w:hAnsiTheme="minorHAnsi" w:cstheme="minorHAnsi"/>
                <w:bCs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1740" w:type="dxa"/>
          </w:tcPr>
          <w:p w14:paraId="1780A000" w14:textId="38E23336" w:rsidR="002A18BC" w:rsidRPr="000B74FF" w:rsidRDefault="002A18BC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MES:</w:t>
            </w:r>
            <w:r w:rsidR="007C679B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2268" w:type="dxa"/>
          </w:tcPr>
          <w:p w14:paraId="3C86D413" w14:textId="269B479A" w:rsidR="002A18BC" w:rsidRPr="000B74FF" w:rsidRDefault="002A18BC" w:rsidP="004E566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AÑO:</w:t>
            </w:r>
            <w:r w:rsidR="007C679B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 </w:t>
            </w:r>
          </w:p>
        </w:tc>
      </w:tr>
      <w:tr w:rsidR="00784B46" w:rsidRPr="000F65FD" w14:paraId="1AC3C642" w14:textId="77777777" w:rsidTr="006B1B57">
        <w:tc>
          <w:tcPr>
            <w:tcW w:w="2580" w:type="dxa"/>
            <w:gridSpan w:val="2"/>
          </w:tcPr>
          <w:p w14:paraId="020AF8CB" w14:textId="2E23B294" w:rsidR="00784B46" w:rsidRPr="000B74FF" w:rsidRDefault="00FA7D03" w:rsidP="002A18B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NOMBRE D</w:t>
            </w:r>
            <w:r w:rsidR="003003E6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E CURSO</w:t>
            </w:r>
          </w:p>
        </w:tc>
        <w:tc>
          <w:tcPr>
            <w:tcW w:w="7626" w:type="dxa"/>
            <w:gridSpan w:val="4"/>
          </w:tcPr>
          <w:p w14:paraId="79F72E9A" w14:textId="2E16A4C8" w:rsidR="00784B46" w:rsidRPr="000F65FD" w:rsidRDefault="00784B46" w:rsidP="00FD18E9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863EE6" w:rsidRPr="000F65FD" w14:paraId="2C7B3BE3" w14:textId="77777777" w:rsidTr="006B1B57">
        <w:tc>
          <w:tcPr>
            <w:tcW w:w="2580" w:type="dxa"/>
            <w:gridSpan w:val="2"/>
          </w:tcPr>
          <w:p w14:paraId="46DECB64" w14:textId="717E46B6" w:rsidR="00863EE6" w:rsidRPr="000B74FF" w:rsidRDefault="00863EE6" w:rsidP="002A18B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NOMBRE DEL APRENDIZ</w:t>
            </w:r>
          </w:p>
        </w:tc>
        <w:tc>
          <w:tcPr>
            <w:tcW w:w="7626" w:type="dxa"/>
            <w:gridSpan w:val="4"/>
          </w:tcPr>
          <w:p w14:paraId="6C2D9A09" w14:textId="35BC56B9" w:rsidR="00863EE6" w:rsidRPr="000F65FD" w:rsidRDefault="00863EE6" w:rsidP="00FD18E9">
            <w:pPr>
              <w:spacing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FA7D03" w:rsidRPr="000B74FF" w14:paraId="4A30903B" w14:textId="77777777" w:rsidTr="00FE5A18">
        <w:trPr>
          <w:trHeight w:val="2172"/>
        </w:trPr>
        <w:tc>
          <w:tcPr>
            <w:tcW w:w="2580" w:type="dxa"/>
            <w:gridSpan w:val="2"/>
          </w:tcPr>
          <w:p w14:paraId="63998334" w14:textId="77777777" w:rsidR="00FA7D03" w:rsidRPr="000B74FF" w:rsidRDefault="00FA7D03" w:rsidP="00A47A5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RESULTADO DE APRENDIZAJE</w:t>
            </w:r>
          </w:p>
        </w:tc>
        <w:tc>
          <w:tcPr>
            <w:tcW w:w="7626" w:type="dxa"/>
            <w:gridSpan w:val="4"/>
          </w:tcPr>
          <w:p w14:paraId="134B48B2" w14:textId="1557D309" w:rsidR="00FA7D03" w:rsidRPr="00FE5A18" w:rsidRDefault="00FA7D03" w:rsidP="00FE5A18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470A45" w:rsidRPr="000B74FF" w14:paraId="7D59DA33" w14:textId="77777777" w:rsidTr="006B1B57">
        <w:tc>
          <w:tcPr>
            <w:tcW w:w="2580" w:type="dxa"/>
            <w:gridSpan w:val="2"/>
          </w:tcPr>
          <w:p w14:paraId="441A10C8" w14:textId="77777777" w:rsidR="00470A45" w:rsidRPr="000B74FF" w:rsidRDefault="00470A45" w:rsidP="00A47A5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N° DE FICHA</w:t>
            </w:r>
          </w:p>
        </w:tc>
        <w:tc>
          <w:tcPr>
            <w:tcW w:w="7626" w:type="dxa"/>
            <w:gridSpan w:val="4"/>
          </w:tcPr>
          <w:p w14:paraId="3702B155" w14:textId="6547B791" w:rsidR="003A34AE" w:rsidRPr="000B74FF" w:rsidRDefault="003A34AE" w:rsidP="00BD19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312D20" w:rsidRPr="000B74FF" w14:paraId="30A58464" w14:textId="77777777" w:rsidTr="006B1B57">
        <w:tc>
          <w:tcPr>
            <w:tcW w:w="2580" w:type="dxa"/>
            <w:gridSpan w:val="2"/>
          </w:tcPr>
          <w:p w14:paraId="7B14CBF0" w14:textId="77777777" w:rsidR="00312D20" w:rsidRPr="000B74FF" w:rsidRDefault="00312D20" w:rsidP="00A47A5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REGIONAL:</w:t>
            </w:r>
          </w:p>
        </w:tc>
        <w:tc>
          <w:tcPr>
            <w:tcW w:w="7626" w:type="dxa"/>
            <w:gridSpan w:val="4"/>
          </w:tcPr>
          <w:p w14:paraId="67E0A84D" w14:textId="77777777" w:rsidR="00312D20" w:rsidRPr="000B74FF" w:rsidRDefault="001E6A20" w:rsidP="00BD19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BOYACÁ</w:t>
            </w:r>
          </w:p>
        </w:tc>
      </w:tr>
      <w:tr w:rsidR="00312D20" w:rsidRPr="000B74FF" w14:paraId="5BD9992B" w14:textId="77777777">
        <w:tc>
          <w:tcPr>
            <w:tcW w:w="2551" w:type="dxa"/>
          </w:tcPr>
          <w:p w14:paraId="58D4B1D0" w14:textId="77777777" w:rsidR="00312D20" w:rsidRPr="000B74FF" w:rsidRDefault="00312D20" w:rsidP="00A47A57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CENTRO DE FORMACIÓN: </w:t>
            </w:r>
          </w:p>
        </w:tc>
        <w:tc>
          <w:tcPr>
            <w:tcW w:w="7655" w:type="dxa"/>
            <w:gridSpan w:val="5"/>
          </w:tcPr>
          <w:p w14:paraId="72B66F52" w14:textId="77777777" w:rsidR="00312D20" w:rsidRPr="000B74FF" w:rsidRDefault="001E6A20" w:rsidP="0018328E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MINERO</w:t>
            </w:r>
          </w:p>
        </w:tc>
      </w:tr>
      <w:tr w:rsidR="00301848" w:rsidRPr="000B74FF" w14:paraId="4939C238" w14:textId="77777777" w:rsidTr="00E81E10">
        <w:trPr>
          <w:trHeight w:val="251"/>
        </w:trPr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14:paraId="45D5F48A" w14:textId="77777777" w:rsidR="00301848" w:rsidRPr="000B74FF" w:rsidRDefault="00312D20" w:rsidP="0030184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NOMBRE DEL INSTRUCTOR</w:t>
            </w:r>
            <w:r w:rsidR="00301848"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: </w:t>
            </w:r>
          </w:p>
        </w:tc>
        <w:tc>
          <w:tcPr>
            <w:tcW w:w="7655" w:type="dxa"/>
            <w:gridSpan w:val="5"/>
            <w:tcBorders>
              <w:bottom w:val="single" w:sz="4" w:space="0" w:color="000000"/>
            </w:tcBorders>
            <w:vAlign w:val="center"/>
          </w:tcPr>
          <w:p w14:paraId="3C133DE1" w14:textId="66F928D9" w:rsidR="00301848" w:rsidRPr="000B74FF" w:rsidRDefault="00FD18E9" w:rsidP="0030184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CLAUDIA JIMENA SANABRIA ZEA</w:t>
            </w:r>
          </w:p>
        </w:tc>
      </w:tr>
    </w:tbl>
    <w:p w14:paraId="47DCC43F" w14:textId="77777777" w:rsidR="00312D20" w:rsidRPr="000B74FF" w:rsidRDefault="00312D20" w:rsidP="0018328E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es-CO"/>
        </w:rPr>
      </w:pPr>
    </w:p>
    <w:p w14:paraId="63E0983B" w14:textId="77777777" w:rsidR="00E24738" w:rsidRPr="000B74FF" w:rsidRDefault="00FD18E9" w:rsidP="00E24738">
      <w:pPr>
        <w:pStyle w:val="Prrafode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Objetivo: </w:t>
      </w:r>
      <w:r w:rsidR="00A44F08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</w:t>
      </w:r>
    </w:p>
    <w:p w14:paraId="4E8BAB91" w14:textId="77777777" w:rsidR="00E24738" w:rsidRPr="000B74FF" w:rsidRDefault="00E24738" w:rsidP="00E2473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B617FEC" w14:textId="2EAED617" w:rsidR="00312D20" w:rsidRDefault="00FD18E9" w:rsidP="009C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  <w:lang w:val="es-CO"/>
        </w:rPr>
      </w:pPr>
      <w:r w:rsidRPr="000B74FF">
        <w:rPr>
          <w:rFonts w:asciiTheme="minorHAnsi" w:hAnsiTheme="minorHAnsi" w:cstheme="minorHAnsi"/>
          <w:bCs/>
          <w:sz w:val="20"/>
          <w:szCs w:val="20"/>
          <w:lang w:val="es-CO"/>
        </w:rPr>
        <w:t xml:space="preserve">Identificar la apropiación de los conocimientos para </w:t>
      </w:r>
      <w:r w:rsidR="00744BD0">
        <w:rPr>
          <w:rFonts w:asciiTheme="minorHAnsi" w:hAnsiTheme="minorHAnsi" w:cstheme="minorHAnsi"/>
          <w:bCs/>
          <w:sz w:val="20"/>
          <w:szCs w:val="20"/>
          <w:lang w:val="es-CO"/>
        </w:rPr>
        <w:t xml:space="preserve">la elaboración del desarrollo curricular </w:t>
      </w:r>
      <w:r w:rsidR="009C6C4E">
        <w:rPr>
          <w:rFonts w:asciiTheme="minorHAnsi" w:hAnsiTheme="minorHAnsi" w:cstheme="minorHAnsi"/>
          <w:bCs/>
          <w:sz w:val="20"/>
          <w:szCs w:val="20"/>
          <w:lang w:val="es-CO"/>
        </w:rPr>
        <w:t>según metodología SENA</w:t>
      </w:r>
      <w:r w:rsidR="007B4B56">
        <w:rPr>
          <w:rFonts w:asciiTheme="minorHAnsi" w:hAnsiTheme="minorHAnsi" w:cstheme="minorHAnsi"/>
          <w:bCs/>
          <w:sz w:val="20"/>
          <w:szCs w:val="20"/>
          <w:lang w:val="es-CO"/>
        </w:rPr>
        <w:t>, para los diferentes programas de formación.</w:t>
      </w:r>
    </w:p>
    <w:p w14:paraId="3203B5B9" w14:textId="77777777" w:rsidR="009C6C4E" w:rsidRDefault="009C6C4E" w:rsidP="009C6C4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es-CO"/>
        </w:rPr>
      </w:pPr>
    </w:p>
    <w:p w14:paraId="6675752C" w14:textId="77777777" w:rsidR="00BD2900" w:rsidRPr="000B74FF" w:rsidRDefault="000A0009" w:rsidP="0018328E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es-CO"/>
        </w:rPr>
      </w:pP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br/>
        <w:t xml:space="preserve">                                                     </w:t>
      </w:r>
      <w:r w:rsidR="00E90734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           </w:t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                   </w:t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fldChar w:fldCharType="begin">
          <w:ffData>
            <w:name w:val="Casilla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8"/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instrText xml:space="preserve"> FORMCHECKBOX </w:instrText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fldChar w:fldCharType="separate"/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fldChar w:fldCharType="end"/>
      </w:r>
      <w:bookmarkEnd w:id="0"/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br/>
      </w:r>
      <w:r w:rsidR="0018328E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</w:t>
      </w:r>
      <w:r w:rsidR="00A14021" w:rsidRPr="000B74FF">
        <w:rPr>
          <w:rFonts w:asciiTheme="minorHAnsi" w:hAnsiTheme="minorHAnsi" w:cstheme="minorHAnsi"/>
          <w:b/>
          <w:sz w:val="20"/>
          <w:szCs w:val="20"/>
          <w:lang w:val="es-CO"/>
        </w:rPr>
        <w:t>LISTA DE CHEQUEO PARA</w:t>
      </w:r>
      <w:r w:rsidR="00617078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EVALUAR</w:t>
      </w:r>
      <w:r w:rsidR="00A14021" w:rsidRPr="000B74FF">
        <w:rPr>
          <w:rFonts w:asciiTheme="minorHAnsi" w:hAnsiTheme="minorHAnsi" w:cstheme="minorHAnsi"/>
          <w:b/>
          <w:sz w:val="20"/>
          <w:szCs w:val="20"/>
          <w:lang w:val="es-CO"/>
        </w:rPr>
        <w:t>:</w:t>
      </w:r>
      <w:r w:rsidR="0098201E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</w:t>
      </w:r>
      <w:r w:rsidR="00301848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</w:t>
      </w:r>
      <w:r w:rsidR="00E90734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</w:t>
      </w:r>
      <w:r w:rsidR="0098201E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</w:t>
      </w:r>
      <w:r w:rsidR="00B36E93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</w:t>
      </w:r>
      <w:r w:rsidR="005731E9" w:rsidRPr="000B74FF">
        <w:rPr>
          <w:rFonts w:asciiTheme="minorHAnsi" w:hAnsiTheme="minorHAnsi" w:cstheme="minorHAnsi"/>
          <w:b/>
          <w:sz w:val="20"/>
          <w:szCs w:val="20"/>
          <w:lang w:val="es-CO"/>
        </w:rPr>
        <w:t>DESEM</w:t>
      </w:r>
      <w:r w:rsidR="0038332D" w:rsidRPr="000B74FF">
        <w:rPr>
          <w:rFonts w:asciiTheme="minorHAnsi" w:hAnsiTheme="minorHAnsi" w:cstheme="minorHAnsi"/>
          <w:b/>
          <w:sz w:val="20"/>
          <w:szCs w:val="20"/>
          <w:lang w:val="es-CO"/>
        </w:rPr>
        <w:t>P</w:t>
      </w:r>
      <w:r w:rsidR="006067F8" w:rsidRPr="000B74FF">
        <w:rPr>
          <w:rFonts w:asciiTheme="minorHAnsi" w:hAnsiTheme="minorHAnsi" w:cstheme="minorHAnsi"/>
          <w:b/>
          <w:sz w:val="20"/>
          <w:szCs w:val="20"/>
          <w:lang w:val="es-CO"/>
        </w:rPr>
        <w:t>E</w:t>
      </w:r>
      <w:r w:rsidR="0038332D" w:rsidRPr="000B74FF">
        <w:rPr>
          <w:rFonts w:asciiTheme="minorHAnsi" w:hAnsiTheme="minorHAnsi" w:cstheme="minorHAnsi"/>
          <w:b/>
          <w:sz w:val="20"/>
          <w:szCs w:val="20"/>
          <w:lang w:val="es-CO"/>
        </w:rPr>
        <w:t>ÑO</w:t>
      </w:r>
    </w:p>
    <w:tbl>
      <w:tblPr>
        <w:tblW w:w="1023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5044"/>
        <w:gridCol w:w="426"/>
        <w:gridCol w:w="425"/>
        <w:gridCol w:w="3544"/>
      </w:tblGrid>
      <w:tr w:rsidR="00F7624E" w:rsidRPr="000B74FF" w14:paraId="3C7F399F" w14:textId="77777777" w:rsidTr="00FE45BE">
        <w:trPr>
          <w:trHeight w:val="120"/>
          <w:tblHeader/>
        </w:trPr>
        <w:tc>
          <w:tcPr>
            <w:tcW w:w="796" w:type="dxa"/>
            <w:vMerge w:val="restart"/>
            <w:vAlign w:val="center"/>
          </w:tcPr>
          <w:p w14:paraId="431CFD50" w14:textId="1B7CD0BA" w:rsidR="00F7624E" w:rsidRPr="000B74FF" w:rsidRDefault="00691DB6" w:rsidP="009820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  <w:t>N.º</w:t>
            </w:r>
          </w:p>
        </w:tc>
        <w:tc>
          <w:tcPr>
            <w:tcW w:w="5044" w:type="dxa"/>
            <w:vMerge w:val="restart"/>
            <w:vAlign w:val="center"/>
          </w:tcPr>
          <w:p w14:paraId="4A2EC838" w14:textId="0CB0D374" w:rsidR="00F7624E" w:rsidRPr="000B74FF" w:rsidRDefault="00F7624E" w:rsidP="00CC6FD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  <w:t>INDICADORES DE EVALUACIÓN</w:t>
            </w:r>
          </w:p>
        </w:tc>
        <w:tc>
          <w:tcPr>
            <w:tcW w:w="851" w:type="dxa"/>
            <w:gridSpan w:val="2"/>
          </w:tcPr>
          <w:p w14:paraId="7FC3E43B" w14:textId="77777777" w:rsidR="00F7624E" w:rsidRPr="000B74FF" w:rsidRDefault="00F7624E" w:rsidP="003D023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  <w:t>1°</w:t>
            </w:r>
          </w:p>
        </w:tc>
        <w:tc>
          <w:tcPr>
            <w:tcW w:w="3544" w:type="dxa"/>
            <w:vAlign w:val="center"/>
          </w:tcPr>
          <w:p w14:paraId="1917AE1C" w14:textId="77777777" w:rsidR="00F7624E" w:rsidRPr="000B74FF" w:rsidRDefault="00F7624E" w:rsidP="009820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  <w:t>OBSERVACIONES*</w:t>
            </w:r>
          </w:p>
        </w:tc>
      </w:tr>
      <w:tr w:rsidR="00F7624E" w:rsidRPr="000B74FF" w14:paraId="36396A27" w14:textId="77777777" w:rsidTr="00FE45BE">
        <w:trPr>
          <w:trHeight w:val="120"/>
          <w:tblHeader/>
        </w:trPr>
        <w:tc>
          <w:tcPr>
            <w:tcW w:w="796" w:type="dxa"/>
            <w:vMerge/>
            <w:vAlign w:val="center"/>
          </w:tcPr>
          <w:p w14:paraId="77D24D3E" w14:textId="77777777" w:rsidR="00F7624E" w:rsidRPr="000B74FF" w:rsidRDefault="00F7624E" w:rsidP="009820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</w:p>
        </w:tc>
        <w:tc>
          <w:tcPr>
            <w:tcW w:w="5044" w:type="dxa"/>
            <w:vMerge/>
            <w:vAlign w:val="center"/>
          </w:tcPr>
          <w:p w14:paraId="59EA4479" w14:textId="1BE2E586" w:rsidR="00F7624E" w:rsidRPr="000B74FF" w:rsidRDefault="00F7624E" w:rsidP="00CC6FD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</w:p>
        </w:tc>
        <w:tc>
          <w:tcPr>
            <w:tcW w:w="851" w:type="dxa"/>
            <w:gridSpan w:val="2"/>
          </w:tcPr>
          <w:p w14:paraId="0B51C707" w14:textId="77777777" w:rsidR="00F7624E" w:rsidRPr="000B74FF" w:rsidRDefault="00F7624E" w:rsidP="0032669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  <w:t>CUMPLE</w:t>
            </w:r>
          </w:p>
        </w:tc>
        <w:tc>
          <w:tcPr>
            <w:tcW w:w="3544" w:type="dxa"/>
            <w:vMerge w:val="restart"/>
            <w:vAlign w:val="center"/>
          </w:tcPr>
          <w:p w14:paraId="5B4D0EB0" w14:textId="77777777" w:rsidR="00F7624E" w:rsidRPr="000B74FF" w:rsidRDefault="00F7624E" w:rsidP="0098201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es-CO"/>
              </w:rPr>
            </w:pPr>
          </w:p>
        </w:tc>
      </w:tr>
      <w:tr w:rsidR="00F7624E" w:rsidRPr="000B74FF" w14:paraId="4B28B90C" w14:textId="77777777" w:rsidTr="00F7624E">
        <w:trPr>
          <w:trHeight w:val="207"/>
          <w:tblHeader/>
        </w:trPr>
        <w:tc>
          <w:tcPr>
            <w:tcW w:w="796" w:type="dxa"/>
            <w:vMerge/>
            <w:shd w:val="clear" w:color="auto" w:fill="F2F2F2"/>
          </w:tcPr>
          <w:p w14:paraId="53AA2971" w14:textId="77777777" w:rsidR="00F7624E" w:rsidRPr="000B74FF" w:rsidRDefault="00F7624E" w:rsidP="00CC6F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5044" w:type="dxa"/>
            <w:vMerge/>
          </w:tcPr>
          <w:p w14:paraId="4204B4A2" w14:textId="77777777" w:rsidR="00F7624E" w:rsidRPr="000B74FF" w:rsidRDefault="00F7624E" w:rsidP="00CC6F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426" w:type="dxa"/>
          </w:tcPr>
          <w:p w14:paraId="499289DC" w14:textId="77777777" w:rsidR="00F7624E" w:rsidRPr="000B74FF" w:rsidRDefault="00F7624E" w:rsidP="0032669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2"/>
                <w:szCs w:val="12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2"/>
                <w:szCs w:val="12"/>
                <w:lang w:val="es-CO"/>
              </w:rPr>
              <w:t>SI</w:t>
            </w:r>
          </w:p>
        </w:tc>
        <w:tc>
          <w:tcPr>
            <w:tcW w:w="425" w:type="dxa"/>
          </w:tcPr>
          <w:p w14:paraId="15BFA30D" w14:textId="77777777" w:rsidR="00F7624E" w:rsidRPr="000B74FF" w:rsidRDefault="00F7624E" w:rsidP="0032669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2"/>
                <w:szCs w:val="12"/>
                <w:lang w:val="es-CO"/>
              </w:rPr>
            </w:pPr>
            <w:r w:rsidRPr="000B74FF">
              <w:rPr>
                <w:rFonts w:asciiTheme="minorHAnsi" w:hAnsiTheme="minorHAnsi" w:cstheme="minorHAnsi"/>
                <w:b/>
                <w:sz w:val="12"/>
                <w:szCs w:val="12"/>
                <w:lang w:val="es-CO"/>
              </w:rPr>
              <w:t>NO</w:t>
            </w:r>
          </w:p>
        </w:tc>
        <w:tc>
          <w:tcPr>
            <w:tcW w:w="3544" w:type="dxa"/>
            <w:vMerge/>
            <w:shd w:val="clear" w:color="auto" w:fill="F2F2F2"/>
          </w:tcPr>
          <w:p w14:paraId="73DEF34D" w14:textId="77777777" w:rsidR="00F7624E" w:rsidRPr="000B74FF" w:rsidRDefault="00F7624E" w:rsidP="00CC6FD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2CB7E81D" w14:textId="77777777" w:rsidTr="00D674C6">
        <w:trPr>
          <w:trHeight w:val="677"/>
        </w:trPr>
        <w:tc>
          <w:tcPr>
            <w:tcW w:w="796" w:type="dxa"/>
          </w:tcPr>
          <w:p w14:paraId="0798F7A6" w14:textId="591357C3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1.</w:t>
            </w:r>
          </w:p>
        </w:tc>
        <w:tc>
          <w:tcPr>
            <w:tcW w:w="5044" w:type="dxa"/>
          </w:tcPr>
          <w:p w14:paraId="12615FDE" w14:textId="107EBA14" w:rsidR="001D0CB0" w:rsidRPr="000B74FF" w:rsidRDefault="009D7898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Descarga de la plataforma Sofia plus, el diseño correspondiente a</w:t>
            </w:r>
            <w:r w:rsidR="002B4A53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l programa de formación asignado.</w:t>
            </w:r>
          </w:p>
        </w:tc>
        <w:tc>
          <w:tcPr>
            <w:tcW w:w="426" w:type="dxa"/>
          </w:tcPr>
          <w:p w14:paraId="3CA782D8" w14:textId="0B5A1177" w:rsidR="001D0CB0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425" w:type="dxa"/>
          </w:tcPr>
          <w:p w14:paraId="01535EFB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66F73BC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4B9B6D87" w14:textId="77777777" w:rsidTr="00D674C6">
        <w:trPr>
          <w:trHeight w:val="677"/>
        </w:trPr>
        <w:tc>
          <w:tcPr>
            <w:tcW w:w="796" w:type="dxa"/>
          </w:tcPr>
          <w:p w14:paraId="31038487" w14:textId="0C35090B" w:rsidR="001D0CB0" w:rsidRPr="000B74FF" w:rsidRDefault="002B4A53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2.</w:t>
            </w:r>
          </w:p>
        </w:tc>
        <w:tc>
          <w:tcPr>
            <w:tcW w:w="5044" w:type="dxa"/>
          </w:tcPr>
          <w:p w14:paraId="6F000CA0" w14:textId="0B729505" w:rsidR="001D0CB0" w:rsidRPr="000B74FF" w:rsidRDefault="008C2D24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Descarga el proyecto de formación asociado al programa de formación </w:t>
            </w:r>
            <w:r w:rsidR="00A56EC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e identifica </w:t>
            </w:r>
            <w:r w:rsidR="00947B86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los componentes de este a utilizar en la elaboración de la planeación pedagógica.</w:t>
            </w:r>
          </w:p>
        </w:tc>
        <w:tc>
          <w:tcPr>
            <w:tcW w:w="426" w:type="dxa"/>
          </w:tcPr>
          <w:p w14:paraId="6FF1514E" w14:textId="195CC944" w:rsidR="001D0CB0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425" w:type="dxa"/>
          </w:tcPr>
          <w:p w14:paraId="17C90EDB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174BA23B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8C2D24" w:rsidRPr="000B74FF" w14:paraId="4043C71B" w14:textId="77777777" w:rsidTr="00D674C6">
        <w:trPr>
          <w:trHeight w:val="677"/>
        </w:trPr>
        <w:tc>
          <w:tcPr>
            <w:tcW w:w="796" w:type="dxa"/>
          </w:tcPr>
          <w:p w14:paraId="17C70BA0" w14:textId="28132E7B" w:rsidR="008C2D24" w:rsidRDefault="00947B86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5044" w:type="dxa"/>
          </w:tcPr>
          <w:p w14:paraId="4A15BB83" w14:textId="52F0A2B6" w:rsidR="008C2D24" w:rsidRDefault="008C2D24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Utiliza el formato GFPI-F-134, V4, que se encuentra vigente en la plataforma compromiso SENA.</w:t>
            </w:r>
          </w:p>
        </w:tc>
        <w:tc>
          <w:tcPr>
            <w:tcW w:w="426" w:type="dxa"/>
          </w:tcPr>
          <w:p w14:paraId="3EC77EE2" w14:textId="17A1F0AD" w:rsidR="008C2D24" w:rsidRDefault="008C2D24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425" w:type="dxa"/>
          </w:tcPr>
          <w:p w14:paraId="065B8C55" w14:textId="77777777" w:rsidR="008C2D24" w:rsidRPr="000B74FF" w:rsidRDefault="008C2D24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1233F65" w14:textId="77777777" w:rsidR="008C2D24" w:rsidRPr="000B74FF" w:rsidRDefault="008C2D24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DF64FB" w:rsidRPr="000B74FF" w14:paraId="7FDE1764" w14:textId="77777777" w:rsidTr="00D674C6">
        <w:trPr>
          <w:trHeight w:val="677"/>
        </w:trPr>
        <w:tc>
          <w:tcPr>
            <w:tcW w:w="796" w:type="dxa"/>
          </w:tcPr>
          <w:p w14:paraId="6B392AB6" w14:textId="0420630E" w:rsidR="00DF64FB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5044" w:type="dxa"/>
          </w:tcPr>
          <w:p w14:paraId="0B28858D" w14:textId="77083D35" w:rsidR="00DF64FB" w:rsidRDefault="00DF64FB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Transfiere la información del diseño de formación a la planeación pedagógica con trazabilidad. (nombre del programa, código, nombre, fase y actividad del proyecto)</w:t>
            </w:r>
          </w:p>
        </w:tc>
        <w:tc>
          <w:tcPr>
            <w:tcW w:w="426" w:type="dxa"/>
          </w:tcPr>
          <w:p w14:paraId="2C982866" w14:textId="3A9ACE73" w:rsidR="00DF64FB" w:rsidRDefault="00DF64FB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425" w:type="dxa"/>
          </w:tcPr>
          <w:p w14:paraId="6452910B" w14:textId="77777777" w:rsidR="00DF64FB" w:rsidRPr="000B74FF" w:rsidRDefault="00DF64FB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4E93317B" w14:textId="77777777" w:rsidR="00DF64FB" w:rsidRPr="000B74FF" w:rsidRDefault="00DF64FB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53363F4B" w14:textId="77777777" w:rsidTr="00D674C6">
        <w:trPr>
          <w:trHeight w:val="677"/>
        </w:trPr>
        <w:tc>
          <w:tcPr>
            <w:tcW w:w="796" w:type="dxa"/>
          </w:tcPr>
          <w:p w14:paraId="335C84C3" w14:textId="23FC0C3F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lastRenderedPageBreak/>
              <w:t>5</w:t>
            </w:r>
          </w:p>
        </w:tc>
        <w:tc>
          <w:tcPr>
            <w:tcW w:w="5044" w:type="dxa"/>
          </w:tcPr>
          <w:p w14:paraId="7F5E09AC" w14:textId="3FC6C85D" w:rsidR="001D0CB0" w:rsidRPr="000B74FF" w:rsidRDefault="00DC740B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Diligencia</w:t>
            </w:r>
            <w:r w:rsidR="00BA7F43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el campo de los participantes que elaboraron la planeación pedagógica co</w:t>
            </w:r>
            <w:r w:rsidR="00D30351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mo equipo de unidad técnica.</w:t>
            </w:r>
          </w:p>
        </w:tc>
        <w:tc>
          <w:tcPr>
            <w:tcW w:w="426" w:type="dxa"/>
          </w:tcPr>
          <w:p w14:paraId="55A60DB5" w14:textId="1985465F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5E68CD44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59794D9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4D0128F3" w14:textId="77777777" w:rsidTr="00D674C6">
        <w:trPr>
          <w:trHeight w:val="677"/>
        </w:trPr>
        <w:tc>
          <w:tcPr>
            <w:tcW w:w="796" w:type="dxa"/>
          </w:tcPr>
          <w:p w14:paraId="632700D4" w14:textId="0910957D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5044" w:type="dxa"/>
          </w:tcPr>
          <w:p w14:paraId="6A57A406" w14:textId="7F8102B6" w:rsidR="001D0CB0" w:rsidRPr="000B74FF" w:rsidRDefault="00AD2129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Retroalimenta la información de la fase del proyecto, la actividad del proyecto</w:t>
            </w:r>
            <w:r w:rsidR="00AF0176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con trazabilidad del proyecto asociado al programa de formación.</w:t>
            </w:r>
          </w:p>
        </w:tc>
        <w:tc>
          <w:tcPr>
            <w:tcW w:w="426" w:type="dxa"/>
          </w:tcPr>
          <w:p w14:paraId="3F3C604F" w14:textId="28E9712C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A478048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4110BDE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3E6213E2" w14:textId="77777777" w:rsidTr="00D674C6">
        <w:trPr>
          <w:trHeight w:val="677"/>
        </w:trPr>
        <w:tc>
          <w:tcPr>
            <w:tcW w:w="796" w:type="dxa"/>
          </w:tcPr>
          <w:p w14:paraId="0482BAFB" w14:textId="299FEA5C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7</w:t>
            </w:r>
          </w:p>
        </w:tc>
        <w:tc>
          <w:tcPr>
            <w:tcW w:w="5044" w:type="dxa"/>
          </w:tcPr>
          <w:p w14:paraId="264BD519" w14:textId="56DFF7AF" w:rsidR="001D0CB0" w:rsidRPr="000B74FF" w:rsidRDefault="009E1F82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Identifica la ruta de formación del programa de formación, para </w:t>
            </w:r>
            <w:r w:rsidR="00A92827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ordenar </w:t>
            </w:r>
            <w:r w:rsidR="006671E5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las competencias y resultados</w:t>
            </w:r>
            <w:r w:rsidR="00A92827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de aprendizaje en la planeación pedagógica.</w:t>
            </w:r>
          </w:p>
        </w:tc>
        <w:tc>
          <w:tcPr>
            <w:tcW w:w="426" w:type="dxa"/>
          </w:tcPr>
          <w:p w14:paraId="463AF679" w14:textId="1EA7637A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5F0E6A5B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4712FC33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343A28EF" w14:textId="77777777" w:rsidTr="00D674C6">
        <w:trPr>
          <w:trHeight w:val="677"/>
        </w:trPr>
        <w:tc>
          <w:tcPr>
            <w:tcW w:w="796" w:type="dxa"/>
          </w:tcPr>
          <w:p w14:paraId="53A19965" w14:textId="38F3F34B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8</w:t>
            </w:r>
          </w:p>
        </w:tc>
        <w:tc>
          <w:tcPr>
            <w:tcW w:w="5044" w:type="dxa"/>
          </w:tcPr>
          <w:p w14:paraId="79869ECA" w14:textId="353E0881" w:rsidR="001D0CB0" w:rsidRPr="000B74FF" w:rsidRDefault="005312DE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Correlaciona los </w:t>
            </w:r>
            <w:r w:rsidR="0098768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conocimientos de conceptos o principios o del saber de acuerdo con el resultado de aprendizaje, con trazabilidad del diseño de formación.</w:t>
            </w:r>
          </w:p>
        </w:tc>
        <w:tc>
          <w:tcPr>
            <w:tcW w:w="426" w:type="dxa"/>
          </w:tcPr>
          <w:p w14:paraId="3C86A930" w14:textId="16A00588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15156F61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25EA704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7B433BC3" w14:textId="77777777" w:rsidTr="00D674C6">
        <w:trPr>
          <w:trHeight w:val="677"/>
        </w:trPr>
        <w:tc>
          <w:tcPr>
            <w:tcW w:w="796" w:type="dxa"/>
          </w:tcPr>
          <w:p w14:paraId="364122A1" w14:textId="23F4D1A2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9</w:t>
            </w:r>
          </w:p>
        </w:tc>
        <w:tc>
          <w:tcPr>
            <w:tcW w:w="5044" w:type="dxa"/>
          </w:tcPr>
          <w:p w14:paraId="7BDA511A" w14:textId="2E67EFBB" w:rsidR="001D0CB0" w:rsidRPr="000B74FF" w:rsidRDefault="00987684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Correlaciona los conocimientos de </w:t>
            </w:r>
            <w:r w:rsidR="00BC7BC2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proceso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de acuerdo con el resultado de aprendizaje, con trazabilidad del diseño de formación.</w:t>
            </w:r>
          </w:p>
        </w:tc>
        <w:tc>
          <w:tcPr>
            <w:tcW w:w="426" w:type="dxa"/>
          </w:tcPr>
          <w:p w14:paraId="016651C1" w14:textId="23A6AC47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D5AFD9A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36BFE865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1D0CB0" w:rsidRPr="000B74FF" w14:paraId="1DE03ED4" w14:textId="77777777" w:rsidTr="00D674C6">
        <w:trPr>
          <w:trHeight w:val="677"/>
        </w:trPr>
        <w:tc>
          <w:tcPr>
            <w:tcW w:w="796" w:type="dxa"/>
          </w:tcPr>
          <w:p w14:paraId="5D589635" w14:textId="2FEC951C" w:rsidR="001D0CB0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10</w:t>
            </w:r>
          </w:p>
        </w:tc>
        <w:tc>
          <w:tcPr>
            <w:tcW w:w="5044" w:type="dxa"/>
          </w:tcPr>
          <w:p w14:paraId="2A875E86" w14:textId="7476F243" w:rsidR="001D0CB0" w:rsidRPr="000B74FF" w:rsidRDefault="00BC7BC2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Identifica </w:t>
            </w:r>
            <w:r w:rsidR="00281EA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el criterio de evaluación que corresponde a </w:t>
            </w:r>
            <w:r w:rsidR="007460C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los conocimientos de conceptos </w:t>
            </w:r>
            <w:r w:rsidR="0039701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y</w:t>
            </w:r>
            <w:r w:rsidR="007460C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principios</w:t>
            </w:r>
            <w:r w:rsidR="0039701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, del </w:t>
            </w:r>
            <w:r w:rsidR="001C7BFD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saber y</w:t>
            </w:r>
            <w:r w:rsidR="007460C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de proceso </w:t>
            </w:r>
            <w:r w:rsidR="0039701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que se deben evaluar en cada resultado de aprendizaje.</w:t>
            </w:r>
          </w:p>
        </w:tc>
        <w:tc>
          <w:tcPr>
            <w:tcW w:w="426" w:type="dxa"/>
          </w:tcPr>
          <w:p w14:paraId="26420A68" w14:textId="1400ED74" w:rsidR="001D0CB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E95F572" w14:textId="77777777" w:rsidR="001D0CB0" w:rsidRPr="000B74FF" w:rsidRDefault="001D0CB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69F6030F" w14:textId="77777777" w:rsidR="001D0CB0" w:rsidRPr="000B74FF" w:rsidRDefault="001D0CB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40F3C42C" w14:textId="77777777" w:rsidTr="00D674C6">
        <w:trPr>
          <w:trHeight w:val="677"/>
        </w:trPr>
        <w:tc>
          <w:tcPr>
            <w:tcW w:w="796" w:type="dxa"/>
          </w:tcPr>
          <w:p w14:paraId="12B3AD72" w14:textId="6992AE42" w:rsidR="00A92827" w:rsidRPr="000B74FF" w:rsidRDefault="00964422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</w:p>
        </w:tc>
        <w:tc>
          <w:tcPr>
            <w:tcW w:w="5044" w:type="dxa"/>
          </w:tcPr>
          <w:p w14:paraId="1211A3FE" w14:textId="17267884" w:rsidR="00A92827" w:rsidRPr="000B74FF" w:rsidRDefault="001C7BFD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Elabora la actividad de aprendizaje para contextualizar o apropiar el tema </w:t>
            </w:r>
            <w:r w:rsidR="007C06F2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 acuerdo con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los conocimientos de conceptos y principios, del saber y de proceso</w:t>
            </w:r>
            <w:r w:rsidR="007C06F2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con sentido significativo.</w:t>
            </w:r>
          </w:p>
        </w:tc>
        <w:tc>
          <w:tcPr>
            <w:tcW w:w="426" w:type="dxa"/>
          </w:tcPr>
          <w:p w14:paraId="49CCF5E1" w14:textId="02A233B7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570191D4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2444ABA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2FEE1C6F" w14:textId="77777777" w:rsidTr="00D674C6">
        <w:trPr>
          <w:trHeight w:val="677"/>
        </w:trPr>
        <w:tc>
          <w:tcPr>
            <w:tcW w:w="796" w:type="dxa"/>
          </w:tcPr>
          <w:p w14:paraId="62B99689" w14:textId="54ACF89F" w:rsidR="00A92827" w:rsidRPr="000B74FF" w:rsidRDefault="007C06F2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</w:p>
        </w:tc>
        <w:tc>
          <w:tcPr>
            <w:tcW w:w="5044" w:type="dxa"/>
          </w:tcPr>
          <w:p w14:paraId="04D0FBB6" w14:textId="38970195" w:rsidR="00A92827" w:rsidRPr="000B74FF" w:rsidRDefault="00D3752A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Distribuye el tiempo necesario para el desarrollo de la actividad de aprendizaje </w:t>
            </w:r>
            <w:r w:rsidR="00BA675C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según la planeación pedagógica. </w:t>
            </w:r>
            <w:r w:rsidR="008C16A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(Directo</w:t>
            </w:r>
            <w:r w:rsidR="00BA675C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y </w:t>
            </w:r>
            <w:r w:rsidR="008C16A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autónomo).</w:t>
            </w:r>
          </w:p>
        </w:tc>
        <w:tc>
          <w:tcPr>
            <w:tcW w:w="426" w:type="dxa"/>
          </w:tcPr>
          <w:p w14:paraId="605524D8" w14:textId="4C2BED7F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3D73675B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F50F5B0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4F6D36DD" w14:textId="77777777" w:rsidTr="00D674C6">
        <w:trPr>
          <w:trHeight w:val="677"/>
        </w:trPr>
        <w:tc>
          <w:tcPr>
            <w:tcW w:w="796" w:type="dxa"/>
          </w:tcPr>
          <w:p w14:paraId="5CC58A57" w14:textId="205ED2DE" w:rsidR="00A92827" w:rsidRPr="000B74FF" w:rsidRDefault="00FE6BBC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5044" w:type="dxa"/>
          </w:tcPr>
          <w:p w14:paraId="21591867" w14:textId="3AD28287" w:rsidR="00A92827" w:rsidRPr="000B74FF" w:rsidRDefault="00D061E6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Describe la evidencia de aprendizaje</w:t>
            </w:r>
            <w:r w:rsidR="003E1DE7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que corresponde al criterio de </w:t>
            </w:r>
            <w:r w:rsidR="00964422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evaluación,</w:t>
            </w:r>
            <w:r w:rsidR="003E1DE7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es </w:t>
            </w:r>
            <w:r w:rsidR="003A0D3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coherente y</w:t>
            </w:r>
            <w:r w:rsidR="00A820A1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la clasifica en conocimiento, desempeño y producto.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426" w:type="dxa"/>
          </w:tcPr>
          <w:p w14:paraId="7209F75D" w14:textId="4C42F97A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363A3B9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208CAA47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1B6481A6" w14:textId="77777777" w:rsidTr="00D674C6">
        <w:trPr>
          <w:trHeight w:val="677"/>
        </w:trPr>
        <w:tc>
          <w:tcPr>
            <w:tcW w:w="796" w:type="dxa"/>
          </w:tcPr>
          <w:p w14:paraId="17E00CFF" w14:textId="6C167D7C" w:rsidR="00A92827" w:rsidRPr="000B74FF" w:rsidRDefault="00A820A1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5044" w:type="dxa"/>
          </w:tcPr>
          <w:p w14:paraId="095F5BB2" w14:textId="5FD29416" w:rsidR="00A92827" w:rsidRPr="000B74FF" w:rsidRDefault="00D061E6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Identifica la técnica didáctica apropiada a la actividad de aprendizaje que corresponda a los temas de los conceptos y principios, del saber y de proceso</w:t>
            </w:r>
          </w:p>
        </w:tc>
        <w:tc>
          <w:tcPr>
            <w:tcW w:w="426" w:type="dxa"/>
          </w:tcPr>
          <w:p w14:paraId="2A4D72F6" w14:textId="40699D14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78402327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4F917C90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D061E6" w:rsidRPr="000B74FF" w14:paraId="56133690" w14:textId="77777777" w:rsidTr="00D674C6">
        <w:trPr>
          <w:trHeight w:val="677"/>
        </w:trPr>
        <w:tc>
          <w:tcPr>
            <w:tcW w:w="796" w:type="dxa"/>
          </w:tcPr>
          <w:p w14:paraId="7AB6E398" w14:textId="734829FB" w:rsidR="00D061E6" w:rsidRPr="000B74FF" w:rsidRDefault="00A820A1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5</w:t>
            </w:r>
          </w:p>
        </w:tc>
        <w:tc>
          <w:tcPr>
            <w:tcW w:w="5044" w:type="dxa"/>
          </w:tcPr>
          <w:p w14:paraId="55462AB7" w14:textId="34068B94" w:rsidR="00D061E6" w:rsidRPr="000B74FF" w:rsidRDefault="00004D59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Identifica el ambiente requerido para el desarrollo de la actividad de aprendizaje.</w:t>
            </w:r>
          </w:p>
        </w:tc>
        <w:tc>
          <w:tcPr>
            <w:tcW w:w="426" w:type="dxa"/>
          </w:tcPr>
          <w:p w14:paraId="7FE188EA" w14:textId="2EBBE75A" w:rsidR="00D061E6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A4E826E" w14:textId="77777777" w:rsidR="00D061E6" w:rsidRPr="000B74FF" w:rsidRDefault="00D061E6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0EE6E89" w14:textId="77777777" w:rsidR="00D061E6" w:rsidRPr="000B74FF" w:rsidRDefault="00D061E6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D061E6" w:rsidRPr="000B74FF" w14:paraId="0E55E9B2" w14:textId="77777777" w:rsidTr="00D674C6">
        <w:trPr>
          <w:trHeight w:val="677"/>
        </w:trPr>
        <w:tc>
          <w:tcPr>
            <w:tcW w:w="796" w:type="dxa"/>
          </w:tcPr>
          <w:p w14:paraId="3A212661" w14:textId="611B9D50" w:rsidR="00D061E6" w:rsidRPr="000B74FF" w:rsidRDefault="00D33B11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5044" w:type="dxa"/>
          </w:tcPr>
          <w:p w14:paraId="24CA240B" w14:textId="74A9B9BD" w:rsidR="00D061E6" w:rsidRPr="000B74FF" w:rsidRDefault="00CC40CC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Compila los materiales y equipos necesarios para el desarrollo</w:t>
            </w:r>
            <w:r w:rsidR="00F63E6C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con </w:t>
            </w:r>
            <w:r w:rsidR="00D33B11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calidad de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la actividad de aprendizaje</w:t>
            </w:r>
            <w:r w:rsidR="00D33B11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</w:t>
            </w:r>
          </w:p>
        </w:tc>
        <w:tc>
          <w:tcPr>
            <w:tcW w:w="426" w:type="dxa"/>
          </w:tcPr>
          <w:p w14:paraId="79D57470" w14:textId="79A72E6D" w:rsidR="00D061E6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CE0E09B" w14:textId="77777777" w:rsidR="00D061E6" w:rsidRPr="000B74FF" w:rsidRDefault="00D061E6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2A154DC9" w14:textId="77777777" w:rsidR="00D061E6" w:rsidRPr="000B74FF" w:rsidRDefault="00D061E6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0BD36F99" w14:textId="77777777" w:rsidTr="00D674C6">
        <w:trPr>
          <w:trHeight w:val="677"/>
        </w:trPr>
        <w:tc>
          <w:tcPr>
            <w:tcW w:w="796" w:type="dxa"/>
          </w:tcPr>
          <w:p w14:paraId="79CE6EE7" w14:textId="6A8A3051" w:rsidR="00A92827" w:rsidRPr="000B74FF" w:rsidRDefault="00D33B11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lastRenderedPageBreak/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7</w:t>
            </w:r>
          </w:p>
        </w:tc>
        <w:tc>
          <w:tcPr>
            <w:tcW w:w="5044" w:type="dxa"/>
          </w:tcPr>
          <w:p w14:paraId="7F819D8F" w14:textId="410FBE25" w:rsidR="00A92827" w:rsidRPr="000B74FF" w:rsidRDefault="003E35D1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Retroalimenta la planeación pedagógica con el n</w:t>
            </w:r>
            <w:r w:rsidR="006F7A2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ú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mero de instructores necesarios para </w:t>
            </w:r>
            <w:r w:rsidR="006F7A2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la orientación 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 los resultados de aprendizaje.</w:t>
            </w:r>
          </w:p>
        </w:tc>
        <w:tc>
          <w:tcPr>
            <w:tcW w:w="426" w:type="dxa"/>
          </w:tcPr>
          <w:p w14:paraId="2A866AB7" w14:textId="1DACF76C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1B8BA63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26D31B84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581ED2" w:rsidRPr="000B74FF" w14:paraId="0693F264" w14:textId="77777777" w:rsidTr="00D674C6">
        <w:trPr>
          <w:trHeight w:val="677"/>
        </w:trPr>
        <w:tc>
          <w:tcPr>
            <w:tcW w:w="796" w:type="dxa"/>
          </w:tcPr>
          <w:p w14:paraId="5E6747C9" w14:textId="27AAF8B8" w:rsidR="00581ED2" w:rsidRDefault="00581ED2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8</w:t>
            </w:r>
          </w:p>
        </w:tc>
        <w:tc>
          <w:tcPr>
            <w:tcW w:w="5044" w:type="dxa"/>
          </w:tcPr>
          <w:p w14:paraId="3B39C788" w14:textId="1649A3D8" w:rsidR="00581ED2" w:rsidRDefault="00B80E3E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Identifica posibles observaciones dependiendo de la actividad de aprendizaje a orientar.</w:t>
            </w:r>
          </w:p>
        </w:tc>
        <w:tc>
          <w:tcPr>
            <w:tcW w:w="426" w:type="dxa"/>
          </w:tcPr>
          <w:p w14:paraId="32A87A42" w14:textId="0F9CAC66" w:rsidR="00581ED2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4670541" w14:textId="77777777" w:rsidR="00581ED2" w:rsidRPr="000B74FF" w:rsidRDefault="00581ED2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F4148D4" w14:textId="77777777" w:rsidR="00581ED2" w:rsidRPr="000B74FF" w:rsidRDefault="00581ED2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0C319FEB" w14:textId="77777777" w:rsidTr="00D674C6">
        <w:trPr>
          <w:trHeight w:val="677"/>
        </w:trPr>
        <w:tc>
          <w:tcPr>
            <w:tcW w:w="796" w:type="dxa"/>
          </w:tcPr>
          <w:p w14:paraId="496D067D" w14:textId="5A987445" w:rsidR="00A92827" w:rsidRPr="000B74FF" w:rsidRDefault="00B80E3E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1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9</w:t>
            </w:r>
          </w:p>
        </w:tc>
        <w:tc>
          <w:tcPr>
            <w:tcW w:w="5044" w:type="dxa"/>
          </w:tcPr>
          <w:p w14:paraId="769ED54E" w14:textId="72DB7D11" w:rsidR="00A92827" w:rsidRPr="000B74FF" w:rsidRDefault="00964422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Retroalimenta la información de la planeación pedagógica con trazabilidad a la guía de aprendizaje.</w:t>
            </w:r>
          </w:p>
        </w:tc>
        <w:tc>
          <w:tcPr>
            <w:tcW w:w="426" w:type="dxa"/>
          </w:tcPr>
          <w:p w14:paraId="466A00C1" w14:textId="088E8772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6BABC9D9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386B6C97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5AF7308B" w14:textId="77777777" w:rsidTr="00D674C6">
        <w:trPr>
          <w:trHeight w:val="677"/>
        </w:trPr>
        <w:tc>
          <w:tcPr>
            <w:tcW w:w="796" w:type="dxa"/>
          </w:tcPr>
          <w:p w14:paraId="66D0C3A6" w14:textId="2CF62761" w:rsidR="00A92827" w:rsidRPr="00964422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5044" w:type="dxa"/>
          </w:tcPr>
          <w:p w14:paraId="71EEA9DE" w14:textId="4FDC81D7" w:rsidR="00A92827" w:rsidRPr="000B74FF" w:rsidRDefault="00964422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Utiliza el formato actualizado de la guía de aprendizaje GFPI-F-135 V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4</w:t>
            </w: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, descargada de la plataforma COMPROMISO SENA.</w:t>
            </w:r>
          </w:p>
        </w:tc>
        <w:tc>
          <w:tcPr>
            <w:tcW w:w="426" w:type="dxa"/>
          </w:tcPr>
          <w:p w14:paraId="6BF79F6F" w14:textId="5EEED157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15AC53D9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F195C50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7F7B5AF6" w14:textId="77777777" w:rsidTr="00D674C6">
        <w:trPr>
          <w:trHeight w:val="677"/>
        </w:trPr>
        <w:tc>
          <w:tcPr>
            <w:tcW w:w="796" w:type="dxa"/>
          </w:tcPr>
          <w:p w14:paraId="580E2946" w14:textId="77B04AF2" w:rsidR="00A92827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21</w:t>
            </w:r>
          </w:p>
        </w:tc>
        <w:tc>
          <w:tcPr>
            <w:tcW w:w="5044" w:type="dxa"/>
          </w:tcPr>
          <w:p w14:paraId="32524809" w14:textId="5F6B0AC9" w:rsidR="00A92827" w:rsidRPr="000B74FF" w:rsidRDefault="00964422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Distribuye la información de la</w:t>
            </w:r>
            <w:r w:rsidR="00926AA8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s actividades de aprendizaje planeación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pedagógica </w:t>
            </w:r>
            <w:r w:rsidR="005A3D8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en las diferentes actividades de la guía</w:t>
            </w:r>
            <w:r w:rsidR="00926AA8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</w:t>
            </w:r>
            <w:r w:rsidR="00CF0C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(reflexión</w:t>
            </w:r>
            <w:r w:rsidR="005A3D8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, contextualización, </w:t>
            </w:r>
            <w:r w:rsidR="005B7BAE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apropiación, transferencia </w:t>
            </w:r>
            <w:r w:rsidR="005A3D8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y evaluación) del aprendizaje </w:t>
            </w:r>
            <w:r w:rsidR="00926AA8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según corresponda.</w:t>
            </w:r>
          </w:p>
        </w:tc>
        <w:tc>
          <w:tcPr>
            <w:tcW w:w="426" w:type="dxa"/>
          </w:tcPr>
          <w:p w14:paraId="19A24070" w14:textId="0AE1E7E7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008EC0E3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7F8A80C7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A92827" w:rsidRPr="000B74FF" w14:paraId="4A2E2F10" w14:textId="77777777" w:rsidTr="00D674C6">
        <w:trPr>
          <w:trHeight w:val="677"/>
        </w:trPr>
        <w:tc>
          <w:tcPr>
            <w:tcW w:w="796" w:type="dxa"/>
          </w:tcPr>
          <w:p w14:paraId="3A5D80BC" w14:textId="206BF20C" w:rsidR="00A92827" w:rsidRPr="000B74FF" w:rsidRDefault="001D74F9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</w:p>
        </w:tc>
        <w:tc>
          <w:tcPr>
            <w:tcW w:w="5044" w:type="dxa"/>
          </w:tcPr>
          <w:p w14:paraId="30207F65" w14:textId="383367ED" w:rsidR="00A92827" w:rsidRPr="000B74FF" w:rsidRDefault="00C83615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Retroalimenta la información solicitada en cada actividad de aprendizaje </w:t>
            </w:r>
            <w:r w:rsidR="009C433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 la guía con trazabilidad de la planeación pedagógica.</w:t>
            </w:r>
          </w:p>
        </w:tc>
        <w:tc>
          <w:tcPr>
            <w:tcW w:w="426" w:type="dxa"/>
          </w:tcPr>
          <w:p w14:paraId="69C40A06" w14:textId="178A2E9C" w:rsidR="00A92827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20C17B32" w14:textId="77777777" w:rsidR="00A92827" w:rsidRPr="000B74FF" w:rsidRDefault="00A92827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39A00009" w14:textId="77777777" w:rsidR="00A92827" w:rsidRPr="000B74FF" w:rsidRDefault="00A92827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926AA8" w:rsidRPr="000B74FF" w14:paraId="045E553D" w14:textId="77777777" w:rsidTr="00D674C6">
        <w:trPr>
          <w:trHeight w:val="677"/>
        </w:trPr>
        <w:tc>
          <w:tcPr>
            <w:tcW w:w="796" w:type="dxa"/>
          </w:tcPr>
          <w:p w14:paraId="6AB3315E" w14:textId="4C56D5A9" w:rsidR="00926AA8" w:rsidRPr="000B74FF" w:rsidRDefault="001D74F9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3</w:t>
            </w:r>
          </w:p>
        </w:tc>
        <w:tc>
          <w:tcPr>
            <w:tcW w:w="5044" w:type="dxa"/>
          </w:tcPr>
          <w:p w14:paraId="7779D017" w14:textId="1C07D81F" w:rsidR="00926AA8" w:rsidRPr="000B74FF" w:rsidRDefault="002B2AA1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Identifica el instrumento de evaluación de acuerdo con la evidencia de aprendizaje solicitada en la </w:t>
            </w:r>
            <w:r w:rsidR="00670DDD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actividad de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aprendizaje en el cuadro de actividades de evaluación.</w:t>
            </w:r>
          </w:p>
        </w:tc>
        <w:tc>
          <w:tcPr>
            <w:tcW w:w="426" w:type="dxa"/>
          </w:tcPr>
          <w:p w14:paraId="1731069B" w14:textId="2B2AD829" w:rsidR="00926AA8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ED732B6" w14:textId="77777777" w:rsidR="00926AA8" w:rsidRPr="000B74FF" w:rsidRDefault="00926AA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30C1581E" w14:textId="77777777" w:rsidR="00926AA8" w:rsidRPr="000B74FF" w:rsidRDefault="00926AA8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E41D2E" w:rsidRPr="000B74FF" w14:paraId="14E8CEFC" w14:textId="77777777" w:rsidTr="00D674C6">
        <w:trPr>
          <w:trHeight w:val="677"/>
        </w:trPr>
        <w:tc>
          <w:tcPr>
            <w:tcW w:w="796" w:type="dxa"/>
          </w:tcPr>
          <w:p w14:paraId="38A5F6BE" w14:textId="1B6EEA2F" w:rsidR="00E41D2E" w:rsidRPr="000B74FF" w:rsidRDefault="001D74F9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4</w:t>
            </w:r>
          </w:p>
        </w:tc>
        <w:tc>
          <w:tcPr>
            <w:tcW w:w="5044" w:type="dxa"/>
          </w:tcPr>
          <w:p w14:paraId="51F7B2A9" w14:textId="41CFA904" w:rsidR="00E41D2E" w:rsidRDefault="00391B6D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Selecciona los términos necesarios en el glosario para </w:t>
            </w:r>
            <w:r w:rsidR="001D74F9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entender adecuadamente las actividades de aprendizaje.</w:t>
            </w:r>
          </w:p>
        </w:tc>
        <w:tc>
          <w:tcPr>
            <w:tcW w:w="426" w:type="dxa"/>
          </w:tcPr>
          <w:p w14:paraId="268DDCDB" w14:textId="25B36D4B" w:rsidR="00E41D2E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2B5E80C5" w14:textId="77777777" w:rsidR="00E41D2E" w:rsidRPr="000B74FF" w:rsidRDefault="00E41D2E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637EDCC8" w14:textId="77777777" w:rsidR="00E41D2E" w:rsidRPr="000B74FF" w:rsidRDefault="00E41D2E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926AA8" w:rsidRPr="000B74FF" w14:paraId="2BAA4BC4" w14:textId="77777777" w:rsidTr="00D674C6">
        <w:trPr>
          <w:trHeight w:val="677"/>
        </w:trPr>
        <w:tc>
          <w:tcPr>
            <w:tcW w:w="796" w:type="dxa"/>
          </w:tcPr>
          <w:p w14:paraId="21B083F9" w14:textId="6433FD8E" w:rsidR="00926AA8" w:rsidRPr="000B74FF" w:rsidRDefault="001D74F9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5</w:t>
            </w:r>
          </w:p>
        </w:tc>
        <w:tc>
          <w:tcPr>
            <w:tcW w:w="5044" w:type="dxa"/>
          </w:tcPr>
          <w:p w14:paraId="0BC3A74D" w14:textId="6B876955" w:rsidR="00926AA8" w:rsidRPr="000B74FF" w:rsidRDefault="00670DDD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Determina la bibliografía requerida para cada actividad de aprendizaje y que repose en la biblioteca virtual del SENA.</w:t>
            </w:r>
          </w:p>
        </w:tc>
        <w:tc>
          <w:tcPr>
            <w:tcW w:w="426" w:type="dxa"/>
          </w:tcPr>
          <w:p w14:paraId="6BF5EAA8" w14:textId="6F74AC43" w:rsidR="00926AA8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543821A2" w14:textId="77777777" w:rsidR="00926AA8" w:rsidRPr="000B74FF" w:rsidRDefault="00926AA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86F29FC" w14:textId="77777777" w:rsidR="00926AA8" w:rsidRPr="000B74FF" w:rsidRDefault="00926AA8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926AA8" w:rsidRPr="000B74FF" w14:paraId="1CC20351" w14:textId="77777777" w:rsidTr="00D674C6">
        <w:trPr>
          <w:trHeight w:val="677"/>
        </w:trPr>
        <w:tc>
          <w:tcPr>
            <w:tcW w:w="796" w:type="dxa"/>
          </w:tcPr>
          <w:p w14:paraId="3F295FEA" w14:textId="5A87D7CF" w:rsidR="00926AA8" w:rsidRPr="000B74FF" w:rsidRDefault="001D74F9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</w:t>
            </w:r>
            <w:r w:rsidR="003A0D3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6</w:t>
            </w:r>
          </w:p>
        </w:tc>
        <w:tc>
          <w:tcPr>
            <w:tcW w:w="5044" w:type="dxa"/>
          </w:tcPr>
          <w:p w14:paraId="31517950" w14:textId="48D51C12" w:rsidR="00926AA8" w:rsidRPr="000B74FF" w:rsidRDefault="00E41D2E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Retroalimenta la información solicitada en el ítem de control de cambios.</w:t>
            </w:r>
          </w:p>
        </w:tc>
        <w:tc>
          <w:tcPr>
            <w:tcW w:w="426" w:type="dxa"/>
          </w:tcPr>
          <w:p w14:paraId="1DA7BBB8" w14:textId="6A017442" w:rsidR="00926AA8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6D94A86" w14:textId="77777777" w:rsidR="00926AA8" w:rsidRPr="000B74FF" w:rsidRDefault="00926AA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190CD7DD" w14:textId="77777777" w:rsidR="00926AA8" w:rsidRPr="000B74FF" w:rsidRDefault="00926AA8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3A0D3F" w:rsidRPr="000B74FF" w14:paraId="0D01C0D7" w14:textId="77777777" w:rsidTr="00D674C6">
        <w:trPr>
          <w:trHeight w:val="677"/>
        </w:trPr>
        <w:tc>
          <w:tcPr>
            <w:tcW w:w="796" w:type="dxa"/>
          </w:tcPr>
          <w:p w14:paraId="33FBDBF8" w14:textId="214A6267" w:rsidR="003A0D3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27</w:t>
            </w:r>
          </w:p>
        </w:tc>
        <w:tc>
          <w:tcPr>
            <w:tcW w:w="5044" w:type="dxa"/>
          </w:tcPr>
          <w:p w14:paraId="603279C1" w14:textId="02FCAE93" w:rsidR="003A0D3F" w:rsidRDefault="003A0D3F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Entrega los productos solicitados </w:t>
            </w:r>
            <w:r w:rsidR="004225D4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de acuerdo con el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plan de trabajo concertado.</w:t>
            </w:r>
          </w:p>
        </w:tc>
        <w:tc>
          <w:tcPr>
            <w:tcW w:w="426" w:type="dxa"/>
          </w:tcPr>
          <w:p w14:paraId="0B75D7F4" w14:textId="54D5F3CC" w:rsidR="003A0D3F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2EA6243" w14:textId="77777777" w:rsidR="003A0D3F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34C88E24" w14:textId="77777777" w:rsidR="003A0D3F" w:rsidRPr="000B74FF" w:rsidRDefault="003A0D3F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3A0D3F" w:rsidRPr="000B74FF" w14:paraId="765D99CC" w14:textId="77777777" w:rsidTr="00D674C6">
        <w:trPr>
          <w:trHeight w:val="677"/>
        </w:trPr>
        <w:tc>
          <w:tcPr>
            <w:tcW w:w="796" w:type="dxa"/>
          </w:tcPr>
          <w:p w14:paraId="174FAFB4" w14:textId="16334E40" w:rsidR="003A0D3F" w:rsidRDefault="00CA5CC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28</w:t>
            </w:r>
          </w:p>
        </w:tc>
        <w:tc>
          <w:tcPr>
            <w:tcW w:w="5044" w:type="dxa"/>
          </w:tcPr>
          <w:p w14:paraId="67145DB0" w14:textId="6B3288E0" w:rsidR="003A0D3F" w:rsidRDefault="005B32BD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Utiliza lenguaje de </w:t>
            </w:r>
            <w:r w:rsidR="00795BE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respeto y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técnico </w:t>
            </w:r>
            <w:r w:rsidR="00795BE0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en la redacción de las actividades de aprendizaje.</w:t>
            </w:r>
          </w:p>
        </w:tc>
        <w:tc>
          <w:tcPr>
            <w:tcW w:w="426" w:type="dxa"/>
          </w:tcPr>
          <w:p w14:paraId="135B05DA" w14:textId="2EF6C190" w:rsidR="003A0D3F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25FC38AA" w14:textId="77777777" w:rsidR="003A0D3F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58169BA3" w14:textId="77777777" w:rsidR="003A0D3F" w:rsidRPr="000B74FF" w:rsidRDefault="003A0D3F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3A0D3F" w:rsidRPr="000B74FF" w14:paraId="4AC87843" w14:textId="77777777" w:rsidTr="00D674C6">
        <w:trPr>
          <w:trHeight w:val="677"/>
        </w:trPr>
        <w:tc>
          <w:tcPr>
            <w:tcW w:w="796" w:type="dxa"/>
          </w:tcPr>
          <w:p w14:paraId="2760E030" w14:textId="41585A09" w:rsidR="003A0D3F" w:rsidRDefault="00CA5CC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29</w:t>
            </w:r>
          </w:p>
        </w:tc>
        <w:tc>
          <w:tcPr>
            <w:tcW w:w="5044" w:type="dxa"/>
          </w:tcPr>
          <w:p w14:paraId="4A8559BE" w14:textId="7E583980" w:rsidR="003A0D3F" w:rsidRDefault="008D5B79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Redacta con coherencia y buena ortografía la información solicitada en los diferentes documentos</w:t>
            </w:r>
            <w:r w:rsidR="00F56AC6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del desarrollo curricular</w:t>
            </w: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.</w:t>
            </w:r>
          </w:p>
        </w:tc>
        <w:tc>
          <w:tcPr>
            <w:tcW w:w="426" w:type="dxa"/>
          </w:tcPr>
          <w:p w14:paraId="78D0B2B9" w14:textId="4B6C6CBB" w:rsidR="003A0D3F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79656834" w14:textId="77777777" w:rsidR="003A0D3F" w:rsidRPr="000B74FF" w:rsidRDefault="003A0D3F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425B7C9D" w14:textId="77777777" w:rsidR="003A0D3F" w:rsidRPr="000B74FF" w:rsidRDefault="003A0D3F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  <w:tr w:rsidR="00795BE0" w:rsidRPr="000B74FF" w14:paraId="146BAC08" w14:textId="77777777" w:rsidTr="00D674C6">
        <w:trPr>
          <w:trHeight w:val="677"/>
        </w:trPr>
        <w:tc>
          <w:tcPr>
            <w:tcW w:w="796" w:type="dxa"/>
          </w:tcPr>
          <w:p w14:paraId="4B2ABF3F" w14:textId="3B4B6172" w:rsidR="00795BE0" w:rsidRDefault="00CA5CC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lastRenderedPageBreak/>
              <w:t>30</w:t>
            </w:r>
          </w:p>
        </w:tc>
        <w:tc>
          <w:tcPr>
            <w:tcW w:w="5044" w:type="dxa"/>
          </w:tcPr>
          <w:p w14:paraId="41F7A7BB" w14:textId="7CF332D4" w:rsidR="00795BE0" w:rsidRDefault="00834674" w:rsidP="001576B0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Organiza la información en forma lógica y sistémica de manera que se entienda en forma efectiva la información solicitada en los documentos del desarrollo curricular.</w:t>
            </w:r>
          </w:p>
        </w:tc>
        <w:tc>
          <w:tcPr>
            <w:tcW w:w="426" w:type="dxa"/>
          </w:tcPr>
          <w:p w14:paraId="54EA9496" w14:textId="19941D59" w:rsidR="00795BE0" w:rsidRDefault="00FE5A18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X</w:t>
            </w:r>
          </w:p>
        </w:tc>
        <w:tc>
          <w:tcPr>
            <w:tcW w:w="425" w:type="dxa"/>
          </w:tcPr>
          <w:p w14:paraId="46532EA9" w14:textId="77777777" w:rsidR="00795BE0" w:rsidRPr="000B74FF" w:rsidRDefault="00795BE0" w:rsidP="001576B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  <w:tc>
          <w:tcPr>
            <w:tcW w:w="3544" w:type="dxa"/>
          </w:tcPr>
          <w:p w14:paraId="0031E004" w14:textId="77777777" w:rsidR="00795BE0" w:rsidRPr="000B74FF" w:rsidRDefault="00795BE0" w:rsidP="001576B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</w:tc>
      </w:tr>
    </w:tbl>
    <w:p w14:paraId="7B1C9261" w14:textId="66203909" w:rsidR="007A27F4" w:rsidRPr="000B74FF" w:rsidRDefault="007A27F4" w:rsidP="007A27F4">
      <w:pPr>
        <w:spacing w:after="0" w:line="240" w:lineRule="auto"/>
        <w:rPr>
          <w:rFonts w:asciiTheme="minorHAnsi" w:hAnsiTheme="minorHAnsi" w:cstheme="minorHAnsi"/>
          <w:sz w:val="20"/>
          <w:szCs w:val="20"/>
          <w:lang w:val="es-CO"/>
        </w:rPr>
      </w:pPr>
      <w:r w:rsidRPr="000B74FF">
        <w:rPr>
          <w:rFonts w:asciiTheme="minorHAnsi" w:hAnsiTheme="minorHAnsi" w:cstheme="minorHAnsi"/>
          <w:sz w:val="20"/>
          <w:szCs w:val="20"/>
          <w:lang w:val="es-CO"/>
        </w:rPr>
        <w:t xml:space="preserve"> </w:t>
      </w:r>
    </w:p>
    <w:tbl>
      <w:tblPr>
        <w:tblW w:w="1023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E96977" w:rsidRPr="000B74FF" w14:paraId="4B169F21" w14:textId="77777777" w:rsidTr="00312D20">
        <w:tc>
          <w:tcPr>
            <w:tcW w:w="10235" w:type="dxa"/>
            <w:shd w:val="clear" w:color="auto" w:fill="F2F2F2"/>
          </w:tcPr>
          <w:p w14:paraId="122885E2" w14:textId="77777777" w:rsidR="00E96977" w:rsidRPr="000B74FF" w:rsidRDefault="00BD1874" w:rsidP="004B18D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                                   </w:t>
            </w:r>
            <w:r w:rsidR="00896880"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 xml:space="preserve">                                         </w:t>
            </w:r>
            <w:r w:rsidRPr="000B74FF">
              <w:rPr>
                <w:rFonts w:asciiTheme="minorHAnsi" w:hAnsiTheme="minorHAnsi" w:cstheme="minorHAnsi"/>
                <w:sz w:val="20"/>
                <w:szCs w:val="20"/>
                <w:lang w:val="es-CO"/>
              </w:rPr>
              <w:br/>
            </w:r>
            <w:r w:rsidR="004F7DED"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      </w:t>
            </w:r>
            <w:r w:rsidR="002A18BC"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   </w:t>
            </w:r>
            <w:r w:rsidR="004F7DED"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 xml:space="preserve"> </w:t>
            </w:r>
            <w:r w:rsidR="008D0F5B" w:rsidRPr="000B74FF"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  <w:t>OBSERVACIONES GENERALES</w:t>
            </w:r>
          </w:p>
          <w:p w14:paraId="37A4DF48" w14:textId="77777777" w:rsidR="00E96977" w:rsidRPr="000B74FF" w:rsidRDefault="00E96977" w:rsidP="00E9697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CO"/>
              </w:rPr>
            </w:pPr>
          </w:p>
        </w:tc>
      </w:tr>
      <w:tr w:rsidR="00770936" w:rsidRPr="000B74FF" w14:paraId="0D66A467" w14:textId="77777777" w:rsidTr="00227D6B">
        <w:trPr>
          <w:trHeight w:val="662"/>
        </w:trPr>
        <w:tc>
          <w:tcPr>
            <w:tcW w:w="10235" w:type="dxa"/>
          </w:tcPr>
          <w:p w14:paraId="3DE383E3" w14:textId="77777777" w:rsidR="00770936" w:rsidRPr="000B74FF" w:rsidRDefault="00770936" w:rsidP="00A0008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</w:p>
          <w:p w14:paraId="63B0B6EE" w14:textId="20407AE4" w:rsidR="000C0102" w:rsidRPr="000B74FF" w:rsidRDefault="00FE5A18" w:rsidP="001675B0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s-C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CO"/>
              </w:rPr>
              <w:t>Muy bien, felicitaciones, continue así.</w:t>
            </w:r>
          </w:p>
        </w:tc>
      </w:tr>
    </w:tbl>
    <w:p w14:paraId="35BDB206" w14:textId="39D25BEC" w:rsidR="00A14CC8" w:rsidRPr="000B74FF" w:rsidRDefault="00FE5A18" w:rsidP="005538E3">
      <w:pPr>
        <w:spacing w:line="240" w:lineRule="auto"/>
        <w:rPr>
          <w:rFonts w:asciiTheme="minorHAnsi" w:hAnsiTheme="minorHAnsi" w:cstheme="minorHAnsi"/>
          <w:sz w:val="20"/>
          <w:szCs w:val="20"/>
          <w:lang w:val="es-CO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D91901" wp14:editId="31FDD339">
                <wp:simplePos x="0" y="0"/>
                <wp:positionH relativeFrom="margin">
                  <wp:posOffset>2087245</wp:posOffset>
                </wp:positionH>
                <wp:positionV relativeFrom="paragraph">
                  <wp:posOffset>210185</wp:posOffset>
                </wp:positionV>
                <wp:extent cx="908685" cy="431800"/>
                <wp:effectExtent l="0" t="0" r="5715" b="6350"/>
                <wp:wrapNone/>
                <wp:docPr id="7" name="Gru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08685" cy="431800"/>
                          <a:chOff x="0" y="0"/>
                          <a:chExt cx="14658" cy="8255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1" y="0"/>
                            <a:ext cx="10879" cy="82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04" y="682"/>
                            <a:ext cx="125" cy="1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254" y="5850"/>
                            <a:ext cx="3404" cy="6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351"/>
                            <a:ext cx="1099" cy="2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58C1FAA" id="Grupo 7" o:spid="_x0000_s1026" style="position:absolute;margin-left:164.35pt;margin-top:16.55pt;width:71.55pt;height:34pt;z-index:251659264;mso-position-horizontal-relative:margin;mso-width-relative:margin;mso-height-relative:margin" coordsize="14658,82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091;width:10879;height:8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">
                  <v:imagedata r:id="rId12" o:title=""/>
                </v:shape>
                <v:shape id="Picture 5" o:spid="_x0000_s1028" type="#_x0000_t75" style="position:absolute;left:10804;top:682;width:125;height: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">
                  <v:imagedata r:id="rId13" o:title=""/>
                </v:shape>
                <v:shape id="Picture 6" o:spid="_x0000_s1029" type="#_x0000_t75" style="position:absolute;left:11254;top:5850;width:3404;height:6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">
                  <v:imagedata r:id="rId14" o:title=""/>
                </v:shape>
                <v:shape id="Picture 7" o:spid="_x0000_s1030" type="#_x0000_t75" style="position:absolute;top:5351;width:1099;height:2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">
                  <v:imagedata r:id="rId15" o:title=""/>
                </v:shape>
                <w10:wrap anchorx="margin"/>
              </v:group>
            </w:pict>
          </mc:Fallback>
        </mc:AlternateContent>
      </w:r>
    </w:p>
    <w:p w14:paraId="49636945" w14:textId="7A08AC99" w:rsidR="000C0102" w:rsidRPr="000B74FF" w:rsidRDefault="000C0102" w:rsidP="005538E3">
      <w:pPr>
        <w:spacing w:line="240" w:lineRule="auto"/>
        <w:rPr>
          <w:rFonts w:asciiTheme="minorHAnsi" w:hAnsiTheme="minorHAnsi" w:cstheme="minorHAnsi"/>
          <w:sz w:val="20"/>
          <w:szCs w:val="20"/>
          <w:lang w:val="es-CO"/>
        </w:rPr>
      </w:pPr>
    </w:p>
    <w:p w14:paraId="05CA54C9" w14:textId="01F8E2E3" w:rsidR="00BD19A7" w:rsidRPr="000B74FF" w:rsidRDefault="00ED726A" w:rsidP="005538E3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es-CO"/>
        </w:rPr>
      </w:pPr>
      <w:r w:rsidRPr="000B74FF">
        <w:rPr>
          <w:rFonts w:asciiTheme="minorHAnsi" w:hAnsiTheme="minorHAnsi" w:cstheme="minorHAnsi"/>
          <w:sz w:val="20"/>
          <w:szCs w:val="20"/>
          <w:lang w:val="es-CO"/>
        </w:rPr>
        <w:tab/>
      </w:r>
      <w:r w:rsidR="00E7771C" w:rsidRPr="000B74FF">
        <w:rPr>
          <w:rFonts w:asciiTheme="minorHAnsi" w:hAnsiTheme="minorHAnsi" w:cstheme="minorHAnsi"/>
          <w:sz w:val="20"/>
          <w:szCs w:val="20"/>
          <w:lang w:val="es-CO"/>
        </w:rPr>
        <w:t xml:space="preserve">          </w:t>
      </w:r>
      <w:r w:rsidR="00FE5A18">
        <w:rPr>
          <w:rFonts w:asciiTheme="minorHAnsi" w:hAnsiTheme="minorHAnsi" w:cstheme="minorHAnsi"/>
          <w:sz w:val="20"/>
          <w:szCs w:val="20"/>
          <w:lang w:val="es-CO"/>
        </w:rPr>
        <w:t xml:space="preserve">                           </w:t>
      </w:r>
      <w:r w:rsidR="00E7771C" w:rsidRPr="000B74FF">
        <w:rPr>
          <w:rFonts w:asciiTheme="minorHAnsi" w:hAnsiTheme="minorHAnsi" w:cstheme="minorHAnsi"/>
          <w:sz w:val="20"/>
          <w:szCs w:val="20"/>
          <w:lang w:val="es-CO"/>
        </w:rPr>
        <w:t xml:space="preserve"> </w:t>
      </w:r>
      <w:r w:rsidRPr="000B74FF">
        <w:rPr>
          <w:rFonts w:asciiTheme="minorHAnsi" w:hAnsiTheme="minorHAnsi" w:cstheme="minorHAnsi"/>
          <w:sz w:val="20"/>
          <w:szCs w:val="20"/>
          <w:lang w:val="es-CO"/>
        </w:rPr>
        <w:t>_________________________________</w:t>
      </w:r>
      <w:r w:rsidR="00A14CC8" w:rsidRPr="000B74FF">
        <w:rPr>
          <w:rFonts w:asciiTheme="minorHAnsi" w:hAnsiTheme="minorHAnsi" w:cstheme="minorHAnsi"/>
          <w:sz w:val="20"/>
          <w:szCs w:val="20"/>
          <w:lang w:val="es-CO"/>
        </w:rPr>
        <w:br/>
      </w:r>
      <w:r w:rsidR="00420F78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</w:t>
      </w:r>
      <w:r w:rsidR="00396E54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</w:t>
      </w:r>
      <w:r w:rsidR="005538E3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</w:t>
      </w:r>
      <w:r w:rsidR="009A602B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         </w:t>
      </w:r>
      <w:r w:rsidR="008D0F5B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    </w:t>
      </w:r>
      <w:r w:rsidR="0002272C"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                   </w:t>
      </w:r>
      <w:r w:rsidRPr="000B74FF">
        <w:rPr>
          <w:rFonts w:asciiTheme="minorHAnsi" w:hAnsiTheme="minorHAnsi" w:cstheme="minorHAnsi"/>
          <w:b/>
          <w:sz w:val="20"/>
          <w:szCs w:val="20"/>
          <w:lang w:val="es-CO"/>
        </w:rPr>
        <w:t xml:space="preserve">FIRMA DEL </w:t>
      </w:r>
      <w:r w:rsidR="0002272C" w:rsidRPr="000B74FF">
        <w:rPr>
          <w:rFonts w:asciiTheme="minorHAnsi" w:hAnsiTheme="minorHAnsi" w:cstheme="minorHAnsi"/>
          <w:b/>
          <w:sz w:val="20"/>
          <w:szCs w:val="20"/>
          <w:lang w:val="es-CO"/>
        </w:rPr>
        <w:t>INSTRUCTOR</w:t>
      </w:r>
    </w:p>
    <w:p w14:paraId="3E2358E5" w14:textId="6265898A" w:rsidR="00441777" w:rsidRPr="000B74FF" w:rsidRDefault="00441777">
      <w:pPr>
        <w:spacing w:line="240" w:lineRule="auto"/>
        <w:rPr>
          <w:rFonts w:asciiTheme="minorHAnsi" w:hAnsiTheme="minorHAnsi" w:cstheme="minorHAnsi"/>
          <w:b/>
          <w:sz w:val="20"/>
          <w:szCs w:val="20"/>
          <w:lang w:val="es-CO"/>
        </w:rPr>
      </w:pPr>
    </w:p>
    <w:sectPr w:rsidR="00441777" w:rsidRPr="000B74FF" w:rsidSect="00683FFC">
      <w:headerReference w:type="default" r:id="rId16"/>
      <w:footerReference w:type="default" r:id="rId17"/>
      <w:pgSz w:w="12242" w:h="15842" w:code="1"/>
      <w:pgMar w:top="1985" w:right="680" w:bottom="1134" w:left="993" w:header="53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E235" w14:textId="77777777" w:rsidR="00104E93" w:rsidRDefault="00104E93" w:rsidP="00000EA4">
      <w:pPr>
        <w:spacing w:after="0" w:line="240" w:lineRule="auto"/>
      </w:pPr>
      <w:r>
        <w:separator/>
      </w:r>
    </w:p>
  </w:endnote>
  <w:endnote w:type="continuationSeparator" w:id="0">
    <w:p w14:paraId="0BEC38F0" w14:textId="77777777" w:rsidR="00104E93" w:rsidRDefault="00104E93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3F5F7" w14:textId="77777777" w:rsidR="008951C5" w:rsidRDefault="008951C5" w:rsidP="008951C5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BB03C" w14:textId="77777777" w:rsidR="00104E93" w:rsidRDefault="00104E93" w:rsidP="00000EA4">
      <w:pPr>
        <w:spacing w:after="0" w:line="240" w:lineRule="auto"/>
      </w:pPr>
      <w:r>
        <w:separator/>
      </w:r>
    </w:p>
  </w:footnote>
  <w:footnote w:type="continuationSeparator" w:id="0">
    <w:p w14:paraId="1B34D78B" w14:textId="77777777" w:rsidR="00104E93" w:rsidRDefault="00104E93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766" w:type="pct"/>
      <w:tblInd w:w="42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0"/>
      <w:gridCol w:w="7285"/>
    </w:tblGrid>
    <w:tr w:rsidR="008951C5" w:rsidRPr="007F3E7C" w14:paraId="3BCA66AC" w14:textId="77777777" w:rsidTr="00F618F4">
      <w:trPr>
        <w:trHeight w:val="269"/>
      </w:trPr>
      <w:tc>
        <w:tcPr>
          <w:tcW w:w="1381" w:type="pct"/>
          <w:vMerge w:val="restart"/>
          <w:noWrap/>
          <w:hideMark/>
        </w:tcPr>
        <w:p w14:paraId="47E099D7" w14:textId="77777777" w:rsidR="008951C5" w:rsidRPr="008951C5" w:rsidRDefault="00F618F4" w:rsidP="00F618F4">
          <w:pPr>
            <w:spacing w:after="0" w:line="240" w:lineRule="auto"/>
            <w:jc w:val="center"/>
            <w:rPr>
              <w:rFonts w:cs="Calibri"/>
              <w:sz w:val="6"/>
            </w:rPr>
          </w:pPr>
          <w:r>
            <w:rPr>
              <w:rFonts w:cs="Calibri"/>
              <w:noProof/>
              <w:sz w:val="6"/>
              <w:lang w:val="es-CO" w:eastAsia="es-CO"/>
            </w:rPr>
            <w:drawing>
              <wp:inline distT="0" distB="0" distL="0" distR="0" wp14:anchorId="7FFBAA35" wp14:editId="74BDBCAB">
                <wp:extent cx="875030" cy="875030"/>
                <wp:effectExtent l="0" t="0" r="1270" b="1270"/>
                <wp:docPr id="1" name="Imagen 1" descr="C:\Users\CLAUDIA JIMENA\AppData\Local\Microsoft\Windows\INetCache\Content.MSO\55E5D40E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LAUDIA JIMENA\AppData\Local\Microsoft\Windows\INetCache\Content.MSO\55E5D40E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5030" cy="87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E7A977A" w14:textId="77777777" w:rsidR="008951C5" w:rsidRPr="008951C5" w:rsidRDefault="008951C5" w:rsidP="008951C5">
          <w:pPr>
            <w:spacing w:after="0" w:line="240" w:lineRule="auto"/>
            <w:jc w:val="both"/>
            <w:rPr>
              <w:rFonts w:cs="Calibri"/>
              <w:sz w:val="20"/>
            </w:rPr>
          </w:pPr>
        </w:p>
        <w:p w14:paraId="1011CE55" w14:textId="77777777" w:rsidR="008951C5" w:rsidRPr="008951C5" w:rsidRDefault="008951C5" w:rsidP="008951C5">
          <w:pPr>
            <w:spacing w:after="0" w:line="240" w:lineRule="auto"/>
            <w:jc w:val="both"/>
            <w:rPr>
              <w:rFonts w:cs="Calibri"/>
              <w:sz w:val="6"/>
              <w:szCs w:val="16"/>
            </w:rPr>
          </w:pPr>
        </w:p>
      </w:tc>
      <w:tc>
        <w:tcPr>
          <w:tcW w:w="3619" w:type="pct"/>
          <w:vMerge w:val="restart"/>
          <w:vAlign w:val="center"/>
          <w:hideMark/>
        </w:tcPr>
        <w:p w14:paraId="16255066" w14:textId="77777777" w:rsidR="008951C5" w:rsidRPr="008951C5" w:rsidRDefault="008951C5" w:rsidP="008951C5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SERVICIO NACIONAL DE APRENDIZAJE SENA </w:t>
          </w:r>
        </w:p>
        <w:p w14:paraId="308A1167" w14:textId="4E06251D" w:rsidR="008951C5" w:rsidRPr="008951C5" w:rsidRDefault="008951C5" w:rsidP="00D947E0">
          <w:pPr>
            <w:spacing w:after="0" w:line="240" w:lineRule="auto"/>
            <w:jc w:val="center"/>
            <w:rPr>
              <w:rFonts w:cs="Calibri"/>
              <w:b/>
              <w:bCs/>
              <w:szCs w:val="24"/>
            </w:rPr>
          </w:pPr>
          <w:r w:rsidRPr="008951C5">
            <w:rPr>
              <w:rFonts w:cs="Calibri"/>
              <w:b/>
              <w:bCs/>
              <w:szCs w:val="24"/>
            </w:rPr>
            <w:t xml:space="preserve">LISTA DE CHEQUEO DE </w:t>
          </w:r>
          <w:r w:rsidR="0087699C">
            <w:rPr>
              <w:rFonts w:cs="Calibri"/>
              <w:b/>
              <w:bCs/>
              <w:szCs w:val="24"/>
            </w:rPr>
            <w:t>EVIDENCIA DE</w:t>
          </w:r>
          <w:r w:rsidR="003003E6">
            <w:rPr>
              <w:rFonts w:cs="Calibri"/>
              <w:b/>
              <w:bCs/>
              <w:szCs w:val="24"/>
            </w:rPr>
            <w:t xml:space="preserve"> DESEMPEÑO.</w:t>
          </w:r>
        </w:p>
      </w:tc>
    </w:tr>
    <w:tr w:rsidR="008951C5" w:rsidRPr="007F3E7C" w14:paraId="0FE9F0B8" w14:textId="77777777" w:rsidTr="00F618F4">
      <w:trPr>
        <w:trHeight w:val="481"/>
      </w:trPr>
      <w:tc>
        <w:tcPr>
          <w:tcW w:w="1381" w:type="pct"/>
          <w:vMerge/>
          <w:noWrap/>
        </w:tcPr>
        <w:p w14:paraId="5ED1AE8C" w14:textId="77777777" w:rsidR="008951C5" w:rsidRPr="008951C5" w:rsidRDefault="008951C5" w:rsidP="008951C5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19" w:type="pct"/>
          <w:vMerge/>
        </w:tcPr>
        <w:p w14:paraId="2D221770" w14:textId="77777777" w:rsidR="008951C5" w:rsidRPr="008951C5" w:rsidRDefault="008951C5" w:rsidP="008951C5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8951C5" w:rsidRPr="007F3E7C" w14:paraId="0A1C1491" w14:textId="77777777" w:rsidTr="00F618F4">
      <w:trPr>
        <w:trHeight w:val="481"/>
      </w:trPr>
      <w:tc>
        <w:tcPr>
          <w:tcW w:w="1381" w:type="pct"/>
          <w:vMerge/>
          <w:noWrap/>
        </w:tcPr>
        <w:p w14:paraId="1CC46BD5" w14:textId="77777777" w:rsidR="008951C5" w:rsidRPr="008951C5" w:rsidRDefault="008951C5" w:rsidP="008951C5">
          <w:pPr>
            <w:jc w:val="both"/>
            <w:rPr>
              <w:rFonts w:cs="Calibri"/>
              <w:noProof/>
              <w:sz w:val="20"/>
              <w:lang w:eastAsia="es-CO"/>
            </w:rPr>
          </w:pPr>
        </w:p>
      </w:tc>
      <w:tc>
        <w:tcPr>
          <w:tcW w:w="3619" w:type="pct"/>
          <w:vMerge/>
        </w:tcPr>
        <w:p w14:paraId="36698B91" w14:textId="77777777" w:rsidR="008951C5" w:rsidRPr="008951C5" w:rsidRDefault="008951C5" w:rsidP="008951C5">
          <w:pPr>
            <w:jc w:val="center"/>
            <w:rPr>
              <w:rFonts w:cs="Calibri"/>
              <w:b/>
              <w:bCs/>
              <w:sz w:val="20"/>
            </w:rPr>
          </w:pPr>
        </w:p>
      </w:tc>
    </w:tr>
    <w:tr w:rsidR="008951C5" w:rsidRPr="007F3E7C" w14:paraId="6BF12017" w14:textId="77777777" w:rsidTr="00F618F4">
      <w:trPr>
        <w:trHeight w:val="340"/>
      </w:trPr>
      <w:tc>
        <w:tcPr>
          <w:tcW w:w="1381" w:type="pct"/>
          <w:vMerge/>
          <w:hideMark/>
        </w:tcPr>
        <w:p w14:paraId="724DBED0" w14:textId="77777777" w:rsidR="008951C5" w:rsidRPr="008951C5" w:rsidRDefault="008951C5" w:rsidP="008951C5">
          <w:pPr>
            <w:jc w:val="both"/>
            <w:rPr>
              <w:rFonts w:cs="Calibri"/>
              <w:sz w:val="20"/>
            </w:rPr>
          </w:pPr>
        </w:p>
      </w:tc>
      <w:tc>
        <w:tcPr>
          <w:tcW w:w="3619" w:type="pct"/>
          <w:vMerge/>
          <w:hideMark/>
        </w:tcPr>
        <w:p w14:paraId="2B9E1DFC" w14:textId="77777777" w:rsidR="008951C5" w:rsidRPr="008951C5" w:rsidRDefault="008951C5" w:rsidP="008951C5">
          <w:pPr>
            <w:jc w:val="both"/>
            <w:rPr>
              <w:rFonts w:cs="Calibri"/>
              <w:b/>
              <w:bCs/>
              <w:sz w:val="20"/>
            </w:rPr>
          </w:pPr>
        </w:p>
      </w:tc>
    </w:tr>
  </w:tbl>
  <w:p w14:paraId="1C690081" w14:textId="77777777" w:rsidR="00301848" w:rsidRDefault="00301848" w:rsidP="008951C5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</w:p>
  <w:p w14:paraId="034508F1" w14:textId="77777777" w:rsidR="00301848" w:rsidRDefault="00686228" w:rsidP="00BD1874">
    <w:pPr>
      <w:pStyle w:val="Encabezado"/>
      <w:tabs>
        <w:tab w:val="left" w:pos="1276"/>
      </w:tabs>
      <w:ind w:right="360" w:firstLine="1276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>
      <w:rPr>
        <w:rFonts w:ascii="Arial" w:hAnsi="Arial" w:cs="Arial"/>
        <w:b/>
        <w:sz w:val="12"/>
        <w:szCs w:val="12"/>
      </w:rPr>
      <w:tab/>
    </w:r>
    <w:r w:rsidR="00301848" w:rsidRPr="00BD1874">
      <w:rPr>
        <w:rFonts w:ascii="Arial" w:hAnsi="Arial" w:cs="Arial"/>
        <w:b/>
        <w:sz w:val="12"/>
        <w:szCs w:val="12"/>
      </w:rPr>
      <w:t xml:space="preserve">Página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PAGE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F618F4">
      <w:rPr>
        <w:rFonts w:ascii="Arial" w:hAnsi="Arial" w:cs="Arial"/>
        <w:b/>
        <w:noProof/>
        <w:sz w:val="12"/>
        <w:szCs w:val="12"/>
      </w:rPr>
      <w:t>1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  <w:r w:rsidR="00301848" w:rsidRPr="00BD1874">
      <w:rPr>
        <w:rFonts w:ascii="Arial" w:hAnsi="Arial" w:cs="Arial"/>
        <w:b/>
        <w:sz w:val="12"/>
        <w:szCs w:val="12"/>
      </w:rPr>
      <w:t xml:space="preserve"> de </w:t>
    </w:r>
    <w:r w:rsidR="00301848" w:rsidRPr="00BD1874">
      <w:rPr>
        <w:rFonts w:ascii="Arial" w:hAnsi="Arial" w:cs="Arial"/>
        <w:b/>
        <w:sz w:val="12"/>
        <w:szCs w:val="12"/>
      </w:rPr>
      <w:fldChar w:fldCharType="begin"/>
    </w:r>
    <w:r w:rsidR="00301848" w:rsidRPr="00BD1874">
      <w:rPr>
        <w:rFonts w:ascii="Arial" w:hAnsi="Arial" w:cs="Arial"/>
        <w:b/>
        <w:sz w:val="12"/>
        <w:szCs w:val="12"/>
      </w:rPr>
      <w:instrText xml:space="preserve"> NUMPAGES </w:instrText>
    </w:r>
    <w:r w:rsidR="00301848" w:rsidRPr="00BD1874">
      <w:rPr>
        <w:rFonts w:ascii="Arial" w:hAnsi="Arial" w:cs="Arial"/>
        <w:b/>
        <w:sz w:val="12"/>
        <w:szCs w:val="12"/>
      </w:rPr>
      <w:fldChar w:fldCharType="separate"/>
    </w:r>
    <w:r w:rsidR="00F618F4">
      <w:rPr>
        <w:rFonts w:ascii="Arial" w:hAnsi="Arial" w:cs="Arial"/>
        <w:b/>
        <w:noProof/>
        <w:sz w:val="12"/>
        <w:szCs w:val="12"/>
      </w:rPr>
      <w:t>2</w:t>
    </w:r>
    <w:r w:rsidR="00301848" w:rsidRPr="00BD1874">
      <w:rPr>
        <w:rFonts w:ascii="Arial" w:hAnsi="Arial" w:cs="Arial"/>
        <w:b/>
        <w:sz w:val="12"/>
        <w:szCs w:val="12"/>
      </w:rPr>
      <w:fldChar w:fldCharType="end"/>
    </w:r>
  </w:p>
  <w:p w14:paraId="0A74C23F" w14:textId="77777777" w:rsidR="00301848" w:rsidRPr="00EC2F47" w:rsidRDefault="00301848" w:rsidP="00686228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 w:rsidRPr="00EC2F47">
      <w:rPr>
        <w:rFonts w:ascii="Arial" w:hAnsi="Arial" w:cs="Arial"/>
        <w:b/>
        <w:sz w:val="12"/>
        <w:szCs w:val="12"/>
      </w:rPr>
      <w:tab/>
    </w:r>
  </w:p>
  <w:p w14:paraId="3C4CA350" w14:textId="77777777" w:rsidR="00441777" w:rsidRDefault="00441777" w:rsidP="00441777">
    <w:pPr>
      <w:autoSpaceDE w:val="0"/>
      <w:autoSpaceDN w:val="0"/>
      <w:adjustRightInd w:val="0"/>
      <w:spacing w:after="0" w:line="240" w:lineRule="auto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3082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66456"/>
    <w:multiLevelType w:val="hybridMultilevel"/>
    <w:tmpl w:val="05A625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025B0"/>
    <w:multiLevelType w:val="hybridMultilevel"/>
    <w:tmpl w:val="710EBA6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260DE1"/>
    <w:multiLevelType w:val="hybridMultilevel"/>
    <w:tmpl w:val="3DCABC86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2304BC"/>
    <w:multiLevelType w:val="hybridMultilevel"/>
    <w:tmpl w:val="A088F97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B1E85"/>
    <w:multiLevelType w:val="hybridMultilevel"/>
    <w:tmpl w:val="B65EC9A0"/>
    <w:lvl w:ilvl="0" w:tplc="61A0A33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F2CC8"/>
    <w:multiLevelType w:val="hybridMultilevel"/>
    <w:tmpl w:val="897CDE9E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A3E22"/>
    <w:multiLevelType w:val="hybridMultilevel"/>
    <w:tmpl w:val="569AB680"/>
    <w:lvl w:ilvl="0" w:tplc="94BEE68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149E"/>
    <w:multiLevelType w:val="hybridMultilevel"/>
    <w:tmpl w:val="696A9DF4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A2C8A"/>
    <w:multiLevelType w:val="hybridMultilevel"/>
    <w:tmpl w:val="2208F7C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519418">
    <w:abstractNumId w:val="10"/>
  </w:num>
  <w:num w:numId="2" w16cid:durableId="713818721">
    <w:abstractNumId w:val="7"/>
  </w:num>
  <w:num w:numId="3" w16cid:durableId="1523517677">
    <w:abstractNumId w:val="4"/>
  </w:num>
  <w:num w:numId="4" w16cid:durableId="1273366945">
    <w:abstractNumId w:val="2"/>
  </w:num>
  <w:num w:numId="5" w16cid:durableId="1537960481">
    <w:abstractNumId w:val="9"/>
  </w:num>
  <w:num w:numId="6" w16cid:durableId="1180461993">
    <w:abstractNumId w:val="6"/>
  </w:num>
  <w:num w:numId="7" w16cid:durableId="1902864209">
    <w:abstractNumId w:val="0"/>
  </w:num>
  <w:num w:numId="8" w16cid:durableId="1123890949">
    <w:abstractNumId w:val="1"/>
  </w:num>
  <w:num w:numId="9" w16cid:durableId="1137575245">
    <w:abstractNumId w:val="8"/>
  </w:num>
  <w:num w:numId="10" w16cid:durableId="2089381957">
    <w:abstractNumId w:val="5"/>
  </w:num>
  <w:num w:numId="11" w16cid:durableId="18103202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attachedTemplate r:id="rId1"/>
  <w:documentProtection w:edit="forms" w:formatting="1" w:enforcement="0"/>
  <w:autoFormatOverrid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CE"/>
    <w:rsid w:val="00000EA4"/>
    <w:rsid w:val="00002A0A"/>
    <w:rsid w:val="00002D4D"/>
    <w:rsid w:val="00004D59"/>
    <w:rsid w:val="000070E1"/>
    <w:rsid w:val="0000716A"/>
    <w:rsid w:val="00007830"/>
    <w:rsid w:val="00013350"/>
    <w:rsid w:val="00017C92"/>
    <w:rsid w:val="00020DFE"/>
    <w:rsid w:val="0002272C"/>
    <w:rsid w:val="000234AF"/>
    <w:rsid w:val="00034539"/>
    <w:rsid w:val="0004074B"/>
    <w:rsid w:val="00045304"/>
    <w:rsid w:val="00064AEF"/>
    <w:rsid w:val="00072B74"/>
    <w:rsid w:val="00085FF9"/>
    <w:rsid w:val="0009459E"/>
    <w:rsid w:val="000970B1"/>
    <w:rsid w:val="000A0009"/>
    <w:rsid w:val="000B15BA"/>
    <w:rsid w:val="000B74FF"/>
    <w:rsid w:val="000C0102"/>
    <w:rsid w:val="000D0036"/>
    <w:rsid w:val="000D3D4B"/>
    <w:rsid w:val="000E3873"/>
    <w:rsid w:val="000E5682"/>
    <w:rsid w:val="000F1C66"/>
    <w:rsid w:val="000F4083"/>
    <w:rsid w:val="000F65FD"/>
    <w:rsid w:val="001041D9"/>
    <w:rsid w:val="00104E93"/>
    <w:rsid w:val="00107DEA"/>
    <w:rsid w:val="0011549B"/>
    <w:rsid w:val="00150C23"/>
    <w:rsid w:val="001576B0"/>
    <w:rsid w:val="0016265E"/>
    <w:rsid w:val="00164164"/>
    <w:rsid w:val="001675B0"/>
    <w:rsid w:val="00173401"/>
    <w:rsid w:val="00176AB2"/>
    <w:rsid w:val="00181502"/>
    <w:rsid w:val="0018328E"/>
    <w:rsid w:val="00187977"/>
    <w:rsid w:val="001903B9"/>
    <w:rsid w:val="0019041F"/>
    <w:rsid w:val="001A0A51"/>
    <w:rsid w:val="001B67E3"/>
    <w:rsid w:val="001B7AC7"/>
    <w:rsid w:val="001C0B38"/>
    <w:rsid w:val="001C47C7"/>
    <w:rsid w:val="001C7BFD"/>
    <w:rsid w:val="001D0CB0"/>
    <w:rsid w:val="001D626D"/>
    <w:rsid w:val="001D74F9"/>
    <w:rsid w:val="001D7D10"/>
    <w:rsid w:val="001E1BDC"/>
    <w:rsid w:val="001E2BBD"/>
    <w:rsid w:val="001E6A20"/>
    <w:rsid w:val="001F2ADF"/>
    <w:rsid w:val="002040F0"/>
    <w:rsid w:val="0021094E"/>
    <w:rsid w:val="0021200A"/>
    <w:rsid w:val="00216C18"/>
    <w:rsid w:val="00217BB0"/>
    <w:rsid w:val="0022267A"/>
    <w:rsid w:val="00225BE8"/>
    <w:rsid w:val="00226A99"/>
    <w:rsid w:val="00227D6B"/>
    <w:rsid w:val="00230EFF"/>
    <w:rsid w:val="00234165"/>
    <w:rsid w:val="002356A0"/>
    <w:rsid w:val="00237A89"/>
    <w:rsid w:val="00240C06"/>
    <w:rsid w:val="002521D9"/>
    <w:rsid w:val="00254722"/>
    <w:rsid w:val="00263A4F"/>
    <w:rsid w:val="00265C60"/>
    <w:rsid w:val="002671C9"/>
    <w:rsid w:val="00270DAA"/>
    <w:rsid w:val="00281EAF"/>
    <w:rsid w:val="00292768"/>
    <w:rsid w:val="00295ED3"/>
    <w:rsid w:val="002A18BC"/>
    <w:rsid w:val="002A1A5E"/>
    <w:rsid w:val="002B2AA1"/>
    <w:rsid w:val="002B3919"/>
    <w:rsid w:val="002B4A53"/>
    <w:rsid w:val="002B5737"/>
    <w:rsid w:val="002C4EFB"/>
    <w:rsid w:val="002D011C"/>
    <w:rsid w:val="002D1840"/>
    <w:rsid w:val="002D1B82"/>
    <w:rsid w:val="002D3DC1"/>
    <w:rsid w:val="002D71EE"/>
    <w:rsid w:val="002E6CAF"/>
    <w:rsid w:val="003003E6"/>
    <w:rsid w:val="00301848"/>
    <w:rsid w:val="00312D20"/>
    <w:rsid w:val="003177DA"/>
    <w:rsid w:val="00320BA8"/>
    <w:rsid w:val="003234C6"/>
    <w:rsid w:val="0032669D"/>
    <w:rsid w:val="00330046"/>
    <w:rsid w:val="00334C6A"/>
    <w:rsid w:val="00344C9E"/>
    <w:rsid w:val="00344DD4"/>
    <w:rsid w:val="003510F1"/>
    <w:rsid w:val="00354E9C"/>
    <w:rsid w:val="00360262"/>
    <w:rsid w:val="003809B7"/>
    <w:rsid w:val="0038332D"/>
    <w:rsid w:val="00391B6D"/>
    <w:rsid w:val="0039316C"/>
    <w:rsid w:val="003938B8"/>
    <w:rsid w:val="00396E54"/>
    <w:rsid w:val="00397019"/>
    <w:rsid w:val="003A0A33"/>
    <w:rsid w:val="003A0D3F"/>
    <w:rsid w:val="003A168D"/>
    <w:rsid w:val="003A34AE"/>
    <w:rsid w:val="003A4683"/>
    <w:rsid w:val="003A7060"/>
    <w:rsid w:val="003B6C9C"/>
    <w:rsid w:val="003D0233"/>
    <w:rsid w:val="003D04E7"/>
    <w:rsid w:val="003D0C55"/>
    <w:rsid w:val="003E0509"/>
    <w:rsid w:val="003E1DE7"/>
    <w:rsid w:val="003E35D1"/>
    <w:rsid w:val="003E71C0"/>
    <w:rsid w:val="003F1801"/>
    <w:rsid w:val="004010E0"/>
    <w:rsid w:val="00402A5C"/>
    <w:rsid w:val="00402D1B"/>
    <w:rsid w:val="0042075F"/>
    <w:rsid w:val="00420F78"/>
    <w:rsid w:val="004225D4"/>
    <w:rsid w:val="00441777"/>
    <w:rsid w:val="0044205B"/>
    <w:rsid w:val="00442F88"/>
    <w:rsid w:val="0044503D"/>
    <w:rsid w:val="0044769E"/>
    <w:rsid w:val="0045056F"/>
    <w:rsid w:val="00450753"/>
    <w:rsid w:val="0045342E"/>
    <w:rsid w:val="004574D1"/>
    <w:rsid w:val="0046597A"/>
    <w:rsid w:val="00466230"/>
    <w:rsid w:val="004672F3"/>
    <w:rsid w:val="00470102"/>
    <w:rsid w:val="00470A45"/>
    <w:rsid w:val="00494D94"/>
    <w:rsid w:val="00497AFC"/>
    <w:rsid w:val="00497D25"/>
    <w:rsid w:val="004A0C28"/>
    <w:rsid w:val="004A16E4"/>
    <w:rsid w:val="004A2D07"/>
    <w:rsid w:val="004A3C19"/>
    <w:rsid w:val="004A5B5C"/>
    <w:rsid w:val="004A6810"/>
    <w:rsid w:val="004B18D2"/>
    <w:rsid w:val="004C4DDC"/>
    <w:rsid w:val="004C7D3A"/>
    <w:rsid w:val="004E4951"/>
    <w:rsid w:val="004E5667"/>
    <w:rsid w:val="004F235D"/>
    <w:rsid w:val="004F2AE6"/>
    <w:rsid w:val="004F703F"/>
    <w:rsid w:val="004F7DED"/>
    <w:rsid w:val="00507B62"/>
    <w:rsid w:val="005121E2"/>
    <w:rsid w:val="00521459"/>
    <w:rsid w:val="0052299F"/>
    <w:rsid w:val="00523075"/>
    <w:rsid w:val="005312DE"/>
    <w:rsid w:val="00542ABD"/>
    <w:rsid w:val="005512D4"/>
    <w:rsid w:val="005538E3"/>
    <w:rsid w:val="0055532A"/>
    <w:rsid w:val="005569F2"/>
    <w:rsid w:val="00557208"/>
    <w:rsid w:val="00557627"/>
    <w:rsid w:val="0056507A"/>
    <w:rsid w:val="0056709B"/>
    <w:rsid w:val="005731E9"/>
    <w:rsid w:val="00580BCE"/>
    <w:rsid w:val="00581ED2"/>
    <w:rsid w:val="005853EC"/>
    <w:rsid w:val="0059085A"/>
    <w:rsid w:val="00592537"/>
    <w:rsid w:val="005A3D84"/>
    <w:rsid w:val="005A619E"/>
    <w:rsid w:val="005A6AF2"/>
    <w:rsid w:val="005B2712"/>
    <w:rsid w:val="005B32BD"/>
    <w:rsid w:val="005B3764"/>
    <w:rsid w:val="005B6045"/>
    <w:rsid w:val="005B7BAE"/>
    <w:rsid w:val="005C1ED7"/>
    <w:rsid w:val="005D0D4F"/>
    <w:rsid w:val="005D10C2"/>
    <w:rsid w:val="005D3881"/>
    <w:rsid w:val="005D3947"/>
    <w:rsid w:val="005E0334"/>
    <w:rsid w:val="005F356A"/>
    <w:rsid w:val="005F4720"/>
    <w:rsid w:val="005F4855"/>
    <w:rsid w:val="005F50FC"/>
    <w:rsid w:val="005F7EFA"/>
    <w:rsid w:val="00602265"/>
    <w:rsid w:val="00604F4B"/>
    <w:rsid w:val="0060563F"/>
    <w:rsid w:val="006067F8"/>
    <w:rsid w:val="0060709C"/>
    <w:rsid w:val="00607530"/>
    <w:rsid w:val="00617078"/>
    <w:rsid w:val="006200B2"/>
    <w:rsid w:val="006240B1"/>
    <w:rsid w:val="00626AAD"/>
    <w:rsid w:val="00636D4D"/>
    <w:rsid w:val="00657E38"/>
    <w:rsid w:val="00662D12"/>
    <w:rsid w:val="00666959"/>
    <w:rsid w:val="006671E5"/>
    <w:rsid w:val="006674C1"/>
    <w:rsid w:val="00670DDD"/>
    <w:rsid w:val="0067182C"/>
    <w:rsid w:val="00675307"/>
    <w:rsid w:val="0067791D"/>
    <w:rsid w:val="006827E5"/>
    <w:rsid w:val="00683FFC"/>
    <w:rsid w:val="00685D0F"/>
    <w:rsid w:val="00686228"/>
    <w:rsid w:val="00691DB6"/>
    <w:rsid w:val="006A16D2"/>
    <w:rsid w:val="006A40F9"/>
    <w:rsid w:val="006A45D0"/>
    <w:rsid w:val="006B1B57"/>
    <w:rsid w:val="006B498C"/>
    <w:rsid w:val="006B534C"/>
    <w:rsid w:val="006B5EEE"/>
    <w:rsid w:val="006C10C9"/>
    <w:rsid w:val="006C240C"/>
    <w:rsid w:val="006C2A3B"/>
    <w:rsid w:val="006C55EB"/>
    <w:rsid w:val="006C5D80"/>
    <w:rsid w:val="006D6C52"/>
    <w:rsid w:val="006F7A20"/>
    <w:rsid w:val="0070312E"/>
    <w:rsid w:val="00707D48"/>
    <w:rsid w:val="00725AA5"/>
    <w:rsid w:val="00733782"/>
    <w:rsid w:val="00743D70"/>
    <w:rsid w:val="00744449"/>
    <w:rsid w:val="00744BD0"/>
    <w:rsid w:val="007460C9"/>
    <w:rsid w:val="007473ED"/>
    <w:rsid w:val="00755A15"/>
    <w:rsid w:val="00761AAF"/>
    <w:rsid w:val="0076438E"/>
    <w:rsid w:val="00770936"/>
    <w:rsid w:val="00772C72"/>
    <w:rsid w:val="00780F13"/>
    <w:rsid w:val="00784B46"/>
    <w:rsid w:val="00790D41"/>
    <w:rsid w:val="00795BE0"/>
    <w:rsid w:val="007A13ED"/>
    <w:rsid w:val="007A27F4"/>
    <w:rsid w:val="007A4CB2"/>
    <w:rsid w:val="007A5000"/>
    <w:rsid w:val="007A56E2"/>
    <w:rsid w:val="007A6214"/>
    <w:rsid w:val="007B162B"/>
    <w:rsid w:val="007B3422"/>
    <w:rsid w:val="007B4B56"/>
    <w:rsid w:val="007C06F2"/>
    <w:rsid w:val="007C1FCB"/>
    <w:rsid w:val="007C5808"/>
    <w:rsid w:val="007C679B"/>
    <w:rsid w:val="007C7A79"/>
    <w:rsid w:val="007D5E28"/>
    <w:rsid w:val="007D6283"/>
    <w:rsid w:val="007E21D6"/>
    <w:rsid w:val="007E7FE4"/>
    <w:rsid w:val="007F01D0"/>
    <w:rsid w:val="007F0D8E"/>
    <w:rsid w:val="007F1742"/>
    <w:rsid w:val="0080079C"/>
    <w:rsid w:val="008011D8"/>
    <w:rsid w:val="0080528B"/>
    <w:rsid w:val="0081105F"/>
    <w:rsid w:val="00812E20"/>
    <w:rsid w:val="0082485C"/>
    <w:rsid w:val="008317E3"/>
    <w:rsid w:val="00832A2C"/>
    <w:rsid w:val="00834674"/>
    <w:rsid w:val="00845E31"/>
    <w:rsid w:val="008516EE"/>
    <w:rsid w:val="00852034"/>
    <w:rsid w:val="00853930"/>
    <w:rsid w:val="00863EE6"/>
    <w:rsid w:val="00864489"/>
    <w:rsid w:val="008652D9"/>
    <w:rsid w:val="00867A3E"/>
    <w:rsid w:val="0087699C"/>
    <w:rsid w:val="00881293"/>
    <w:rsid w:val="00883E82"/>
    <w:rsid w:val="008855A7"/>
    <w:rsid w:val="008861A4"/>
    <w:rsid w:val="00894BF2"/>
    <w:rsid w:val="008951C5"/>
    <w:rsid w:val="00896880"/>
    <w:rsid w:val="008A4E58"/>
    <w:rsid w:val="008A584D"/>
    <w:rsid w:val="008B3378"/>
    <w:rsid w:val="008B60E4"/>
    <w:rsid w:val="008B728A"/>
    <w:rsid w:val="008C12FA"/>
    <w:rsid w:val="008C16A4"/>
    <w:rsid w:val="008C2D24"/>
    <w:rsid w:val="008C5ED0"/>
    <w:rsid w:val="008D0F5B"/>
    <w:rsid w:val="008D5B79"/>
    <w:rsid w:val="00905B3B"/>
    <w:rsid w:val="00907E0B"/>
    <w:rsid w:val="009245A2"/>
    <w:rsid w:val="00925C0F"/>
    <w:rsid w:val="009264C3"/>
    <w:rsid w:val="00926AA8"/>
    <w:rsid w:val="00927D77"/>
    <w:rsid w:val="00932551"/>
    <w:rsid w:val="00932728"/>
    <w:rsid w:val="00932834"/>
    <w:rsid w:val="0093421C"/>
    <w:rsid w:val="0093476A"/>
    <w:rsid w:val="0093486B"/>
    <w:rsid w:val="00934DFC"/>
    <w:rsid w:val="00947AEA"/>
    <w:rsid w:val="00947B86"/>
    <w:rsid w:val="00951160"/>
    <w:rsid w:val="00953DE6"/>
    <w:rsid w:val="00954571"/>
    <w:rsid w:val="00961BB1"/>
    <w:rsid w:val="00964422"/>
    <w:rsid w:val="00964A58"/>
    <w:rsid w:val="00974A7B"/>
    <w:rsid w:val="00975A6F"/>
    <w:rsid w:val="00976273"/>
    <w:rsid w:val="00976DBE"/>
    <w:rsid w:val="0098201E"/>
    <w:rsid w:val="00983650"/>
    <w:rsid w:val="0098696D"/>
    <w:rsid w:val="00987684"/>
    <w:rsid w:val="00990D74"/>
    <w:rsid w:val="009A1C8E"/>
    <w:rsid w:val="009A3225"/>
    <w:rsid w:val="009A602B"/>
    <w:rsid w:val="009A67F5"/>
    <w:rsid w:val="009C1FFC"/>
    <w:rsid w:val="009C4330"/>
    <w:rsid w:val="009C4460"/>
    <w:rsid w:val="009C6C4E"/>
    <w:rsid w:val="009D5458"/>
    <w:rsid w:val="009D7898"/>
    <w:rsid w:val="009E1F82"/>
    <w:rsid w:val="009E69DD"/>
    <w:rsid w:val="009E7120"/>
    <w:rsid w:val="009F6872"/>
    <w:rsid w:val="00A00081"/>
    <w:rsid w:val="00A01C63"/>
    <w:rsid w:val="00A01D00"/>
    <w:rsid w:val="00A025AE"/>
    <w:rsid w:val="00A14021"/>
    <w:rsid w:val="00A1479C"/>
    <w:rsid w:val="00A14CC8"/>
    <w:rsid w:val="00A220E4"/>
    <w:rsid w:val="00A27B04"/>
    <w:rsid w:val="00A33655"/>
    <w:rsid w:val="00A364C8"/>
    <w:rsid w:val="00A43FC7"/>
    <w:rsid w:val="00A44F08"/>
    <w:rsid w:val="00A47A57"/>
    <w:rsid w:val="00A50E97"/>
    <w:rsid w:val="00A518C5"/>
    <w:rsid w:val="00A56EC0"/>
    <w:rsid w:val="00A6088E"/>
    <w:rsid w:val="00A820A1"/>
    <w:rsid w:val="00A823F8"/>
    <w:rsid w:val="00A85C7E"/>
    <w:rsid w:val="00A926B9"/>
    <w:rsid w:val="00A92827"/>
    <w:rsid w:val="00A92DEB"/>
    <w:rsid w:val="00A93102"/>
    <w:rsid w:val="00A957C9"/>
    <w:rsid w:val="00AA75D0"/>
    <w:rsid w:val="00AB05ED"/>
    <w:rsid w:val="00AB06A2"/>
    <w:rsid w:val="00AC0BA0"/>
    <w:rsid w:val="00AD2129"/>
    <w:rsid w:val="00AD5A0A"/>
    <w:rsid w:val="00AD73BE"/>
    <w:rsid w:val="00AE0DDE"/>
    <w:rsid w:val="00AF0176"/>
    <w:rsid w:val="00AF01AB"/>
    <w:rsid w:val="00AF3756"/>
    <w:rsid w:val="00AF3DBD"/>
    <w:rsid w:val="00AF4A22"/>
    <w:rsid w:val="00B006A7"/>
    <w:rsid w:val="00B140AB"/>
    <w:rsid w:val="00B14405"/>
    <w:rsid w:val="00B14D8B"/>
    <w:rsid w:val="00B17B57"/>
    <w:rsid w:val="00B30B05"/>
    <w:rsid w:val="00B31C0E"/>
    <w:rsid w:val="00B34A6D"/>
    <w:rsid w:val="00B36E93"/>
    <w:rsid w:val="00B36F1B"/>
    <w:rsid w:val="00B43BD2"/>
    <w:rsid w:val="00B47569"/>
    <w:rsid w:val="00B572BD"/>
    <w:rsid w:val="00B57FBF"/>
    <w:rsid w:val="00B80110"/>
    <w:rsid w:val="00B80E3E"/>
    <w:rsid w:val="00B8100E"/>
    <w:rsid w:val="00B827F5"/>
    <w:rsid w:val="00B8316D"/>
    <w:rsid w:val="00B93BC6"/>
    <w:rsid w:val="00B95150"/>
    <w:rsid w:val="00B97C2D"/>
    <w:rsid w:val="00BA675C"/>
    <w:rsid w:val="00BA7761"/>
    <w:rsid w:val="00BA7F43"/>
    <w:rsid w:val="00BC52CF"/>
    <w:rsid w:val="00BC7BC2"/>
    <w:rsid w:val="00BD1874"/>
    <w:rsid w:val="00BD19A7"/>
    <w:rsid w:val="00BD2900"/>
    <w:rsid w:val="00BD55FE"/>
    <w:rsid w:val="00BD7578"/>
    <w:rsid w:val="00BE24BA"/>
    <w:rsid w:val="00BE2C5A"/>
    <w:rsid w:val="00BE3E12"/>
    <w:rsid w:val="00BF1F65"/>
    <w:rsid w:val="00BF2AA0"/>
    <w:rsid w:val="00BF6F70"/>
    <w:rsid w:val="00C062D1"/>
    <w:rsid w:val="00C17D43"/>
    <w:rsid w:val="00C2251F"/>
    <w:rsid w:val="00C40CED"/>
    <w:rsid w:val="00C41115"/>
    <w:rsid w:val="00C4260F"/>
    <w:rsid w:val="00C47B5C"/>
    <w:rsid w:val="00C55CAF"/>
    <w:rsid w:val="00C61F21"/>
    <w:rsid w:val="00C75C1B"/>
    <w:rsid w:val="00C83615"/>
    <w:rsid w:val="00C92DAD"/>
    <w:rsid w:val="00CA2CB6"/>
    <w:rsid w:val="00CA2E8C"/>
    <w:rsid w:val="00CA3F43"/>
    <w:rsid w:val="00CA5CC0"/>
    <w:rsid w:val="00CA6DFF"/>
    <w:rsid w:val="00CB39D2"/>
    <w:rsid w:val="00CC40CC"/>
    <w:rsid w:val="00CC451F"/>
    <w:rsid w:val="00CC6BB9"/>
    <w:rsid w:val="00CC6FD8"/>
    <w:rsid w:val="00CD3DDC"/>
    <w:rsid w:val="00CD4ECB"/>
    <w:rsid w:val="00CD62DA"/>
    <w:rsid w:val="00CE7607"/>
    <w:rsid w:val="00CF0CFF"/>
    <w:rsid w:val="00CF4CBB"/>
    <w:rsid w:val="00D061E6"/>
    <w:rsid w:val="00D10E89"/>
    <w:rsid w:val="00D20D98"/>
    <w:rsid w:val="00D22EB0"/>
    <w:rsid w:val="00D30351"/>
    <w:rsid w:val="00D33B11"/>
    <w:rsid w:val="00D35511"/>
    <w:rsid w:val="00D3752A"/>
    <w:rsid w:val="00D40B1F"/>
    <w:rsid w:val="00D42760"/>
    <w:rsid w:val="00D43AEF"/>
    <w:rsid w:val="00D54F96"/>
    <w:rsid w:val="00D55089"/>
    <w:rsid w:val="00D66E64"/>
    <w:rsid w:val="00D674C6"/>
    <w:rsid w:val="00D81E43"/>
    <w:rsid w:val="00D82B7F"/>
    <w:rsid w:val="00D87538"/>
    <w:rsid w:val="00D947E0"/>
    <w:rsid w:val="00D972DB"/>
    <w:rsid w:val="00DA06AC"/>
    <w:rsid w:val="00DA3333"/>
    <w:rsid w:val="00DC2FCF"/>
    <w:rsid w:val="00DC3160"/>
    <w:rsid w:val="00DC6AFE"/>
    <w:rsid w:val="00DC70C3"/>
    <w:rsid w:val="00DC740B"/>
    <w:rsid w:val="00DD1B91"/>
    <w:rsid w:val="00DD5D76"/>
    <w:rsid w:val="00DE4C8E"/>
    <w:rsid w:val="00DE6CB6"/>
    <w:rsid w:val="00DF2D3F"/>
    <w:rsid w:val="00DF3832"/>
    <w:rsid w:val="00DF3F55"/>
    <w:rsid w:val="00DF5266"/>
    <w:rsid w:val="00DF64FB"/>
    <w:rsid w:val="00E0230D"/>
    <w:rsid w:val="00E02822"/>
    <w:rsid w:val="00E02FB0"/>
    <w:rsid w:val="00E037A4"/>
    <w:rsid w:val="00E0538E"/>
    <w:rsid w:val="00E23FAB"/>
    <w:rsid w:val="00E24738"/>
    <w:rsid w:val="00E33A2F"/>
    <w:rsid w:val="00E41D2E"/>
    <w:rsid w:val="00E42F23"/>
    <w:rsid w:val="00E45F7D"/>
    <w:rsid w:val="00E47579"/>
    <w:rsid w:val="00E51576"/>
    <w:rsid w:val="00E552F6"/>
    <w:rsid w:val="00E60A8A"/>
    <w:rsid w:val="00E707F6"/>
    <w:rsid w:val="00E7718C"/>
    <w:rsid w:val="00E7771C"/>
    <w:rsid w:val="00E81E10"/>
    <w:rsid w:val="00E87A4B"/>
    <w:rsid w:val="00E9050D"/>
    <w:rsid w:val="00E90734"/>
    <w:rsid w:val="00E96977"/>
    <w:rsid w:val="00EA0C36"/>
    <w:rsid w:val="00EA2F3F"/>
    <w:rsid w:val="00EA7C04"/>
    <w:rsid w:val="00EB05C1"/>
    <w:rsid w:val="00EB12AA"/>
    <w:rsid w:val="00EB48CB"/>
    <w:rsid w:val="00EB51C9"/>
    <w:rsid w:val="00EC7680"/>
    <w:rsid w:val="00ED106D"/>
    <w:rsid w:val="00ED2B7C"/>
    <w:rsid w:val="00ED30A6"/>
    <w:rsid w:val="00ED320F"/>
    <w:rsid w:val="00ED4142"/>
    <w:rsid w:val="00ED726A"/>
    <w:rsid w:val="00EE27F4"/>
    <w:rsid w:val="00EE3B6B"/>
    <w:rsid w:val="00EE6E89"/>
    <w:rsid w:val="00EE784A"/>
    <w:rsid w:val="00EF3D9F"/>
    <w:rsid w:val="00F06A08"/>
    <w:rsid w:val="00F115CF"/>
    <w:rsid w:val="00F145BB"/>
    <w:rsid w:val="00F27A69"/>
    <w:rsid w:val="00F318D8"/>
    <w:rsid w:val="00F413CE"/>
    <w:rsid w:val="00F42279"/>
    <w:rsid w:val="00F516B5"/>
    <w:rsid w:val="00F56AC6"/>
    <w:rsid w:val="00F57052"/>
    <w:rsid w:val="00F6045C"/>
    <w:rsid w:val="00F618F4"/>
    <w:rsid w:val="00F632B2"/>
    <w:rsid w:val="00F63E6C"/>
    <w:rsid w:val="00F7452D"/>
    <w:rsid w:val="00F7624E"/>
    <w:rsid w:val="00F86366"/>
    <w:rsid w:val="00F86548"/>
    <w:rsid w:val="00F86C8F"/>
    <w:rsid w:val="00F90204"/>
    <w:rsid w:val="00F91C0D"/>
    <w:rsid w:val="00F9793A"/>
    <w:rsid w:val="00FA5154"/>
    <w:rsid w:val="00FA5951"/>
    <w:rsid w:val="00FA7D03"/>
    <w:rsid w:val="00FB2C04"/>
    <w:rsid w:val="00FC13D3"/>
    <w:rsid w:val="00FC7CF9"/>
    <w:rsid w:val="00FD18E9"/>
    <w:rsid w:val="00FD4366"/>
    <w:rsid w:val="00FE330B"/>
    <w:rsid w:val="00FE45BE"/>
    <w:rsid w:val="00FE5A18"/>
    <w:rsid w:val="00FE6BBC"/>
    <w:rsid w:val="00FF0A5F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9751B"/>
  <w15:docId w15:val="{2A2350A1-D3A0-44F8-B615-4BA69A1CD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locked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000EA4"/>
    <w:pPr>
      <w:ind w:left="720"/>
      <w:contextualSpacing/>
    </w:pPr>
  </w:style>
  <w:style w:type="character" w:styleId="Refdecomentario">
    <w:name w:val="annotation reference"/>
    <w:uiPriority w:val="99"/>
    <w:semiHidden/>
    <w:unhideWhenUsed/>
    <w:rsid w:val="00A47A5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7A57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A47A57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A18BC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A18BC"/>
    <w:rPr>
      <w:b/>
      <w:bCs/>
      <w:lang w:eastAsia="en-US"/>
    </w:rPr>
  </w:style>
  <w:style w:type="table" w:styleId="Tablaconcuadrcula8">
    <w:name w:val="Table Grid 8"/>
    <w:basedOn w:val="Tablanormal"/>
    <w:rsid w:val="00BD19A7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escripcin">
    <w:name w:val="caption"/>
    <w:basedOn w:val="Normal"/>
    <w:next w:val="Normal"/>
    <w:qFormat/>
    <w:rsid w:val="00686228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E552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rrafodelistaCar">
    <w:name w:val="Párrafo de lista Car"/>
    <w:link w:val="Prrafodelista"/>
    <w:uiPriority w:val="34"/>
    <w:rsid w:val="00497AFC"/>
    <w:rPr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2109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Lista%20Chequeo%20Desempe&#241;o-Product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C17F1-C499-4380-B4A0-34FC70C38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Lista Chequeo Desempeño-Producto</Template>
  <TotalTime>85</TotalTime>
  <Pages>4</Pages>
  <Words>791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SENA DIRECCION GENERAL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</dc:creator>
  <cp:keywords/>
  <dc:description/>
  <cp:lastModifiedBy>Claudia Jimena Sanabria Zea</cp:lastModifiedBy>
  <cp:revision>1</cp:revision>
  <cp:lastPrinted>2017-06-15T17:19:00Z</cp:lastPrinted>
  <dcterms:created xsi:type="dcterms:W3CDTF">2025-05-02T14:48:00Z</dcterms:created>
  <dcterms:modified xsi:type="dcterms:W3CDTF">2025-09-15T15:39:00Z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2025-04-25T17:09:41Z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32821458-67f6-4a3a-88b5-e5fcd008ed99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